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0A33A4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3A5" w14:textId="77777777" w:rsidR="0074483B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EB0114">
        <w:rPr>
          <w:b/>
          <w:sz w:val="28"/>
          <w:szCs w:val="28"/>
        </w:rPr>
        <w:t>ДОГОВОР АРЕНДЫ ЗЕМЛИ</w:t>
      </w:r>
      <w:r w:rsidR="00F20B53" w:rsidRPr="00B10627">
        <w:rPr>
          <w:b/>
          <w:sz w:val="22"/>
          <w:szCs w:val="22"/>
        </w:rPr>
        <w:fldChar w:fldCharType="begin"/>
      </w:r>
      <w:r w:rsidR="00F20B53" w:rsidRPr="00B10627">
        <w:rPr>
          <w:b/>
          <w:sz w:val="22"/>
          <w:szCs w:val="22"/>
        </w:rPr>
        <w:instrText>DOCVARIABLE "SP_FUNC:</w:instrText>
      </w:r>
      <w:r w:rsidR="00F20B53" w:rsidRPr="00B10627">
        <w:instrText xml:space="preserve"> </w:instrText>
      </w:r>
      <w:r w:rsidR="00F20B53" w:rsidRPr="00A71E6E">
        <w:rPr>
          <w:b/>
          <w:sz w:val="22"/>
          <w:szCs w:val="22"/>
        </w:rPr>
        <w:instrText>GetFixingSign</w:instrText>
      </w:r>
      <w:r w:rsidR="00F20B53" w:rsidRPr="00B10627">
        <w:rPr>
          <w:b/>
          <w:sz w:val="22"/>
          <w:szCs w:val="22"/>
        </w:rPr>
        <w:instrText xml:space="preserve"> (CONTEXT)" \* MERGEFORMAT</w:instrText>
      </w:r>
      <w:r w:rsidR="00F20B53"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="00F20B53" w:rsidRPr="00B10627">
        <w:rPr>
          <w:b/>
          <w:sz w:val="22"/>
          <w:szCs w:val="22"/>
        </w:rPr>
        <w:fldChar w:fldCharType="end"/>
      </w:r>
    </w:p>
    <w:p w14:paraId="740A33A6" w14:textId="13947DCB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color w:val="000000"/>
          <w:sz w:val="26"/>
          <w:szCs w:val="26"/>
        </w:rPr>
      </w:pPr>
      <w:r w:rsidRPr="00EB0114">
        <w:rPr>
          <w:b/>
          <w:color w:val="000000"/>
          <w:sz w:val="26"/>
          <w:szCs w:val="26"/>
        </w:rPr>
        <w:t xml:space="preserve">для </w:t>
      </w:r>
      <w:r w:rsidR="007B7B60">
        <w:rPr>
          <w:b/>
          <w:color w:val="000000"/>
          <w:sz w:val="26"/>
          <w:szCs w:val="26"/>
        </w:rPr>
        <w:t>сельскохозяйственного использования</w:t>
      </w:r>
      <w:r w:rsidRPr="00EB0114">
        <w:rPr>
          <w:b/>
          <w:color w:val="000000"/>
          <w:sz w:val="26"/>
          <w:szCs w:val="26"/>
        </w:rPr>
        <w:t xml:space="preserve"> (АУКЦИОН)</w:t>
      </w:r>
    </w:p>
    <w:p w14:paraId="740A33A7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p w14:paraId="740A33A8" w14:textId="1DBE26B6" w:rsidR="00FE2626" w:rsidRPr="00D3768F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  <w:lang w:val="en-US"/>
        </w:rPr>
      </w:pPr>
      <w:r w:rsidRPr="00EB0114">
        <w:rPr>
          <w:b/>
          <w:sz w:val="26"/>
          <w:szCs w:val="26"/>
        </w:rPr>
        <w:t xml:space="preserve">№ </w:t>
      </w:r>
      <w:r w:rsidR="00D3768F">
        <w:rPr>
          <w:b/>
          <w:sz w:val="26"/>
          <w:szCs w:val="26"/>
          <w:lang w:val="en-US"/>
        </w:rPr>
        <w:t>____________</w:t>
      </w:r>
    </w:p>
    <w:p w14:paraId="740A33A9" w14:textId="77777777" w:rsidR="00FE2626" w:rsidRPr="00EB0114" w:rsidRDefault="00FE2626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16"/>
        <w:gridCol w:w="4939"/>
      </w:tblGrid>
      <w:tr w:rsidR="00FE2626" w:rsidRPr="00EB0114" w14:paraId="740A33AC" w14:textId="77777777" w:rsidTr="00220070">
        <w:tc>
          <w:tcPr>
            <w:tcW w:w="4998" w:type="dxa"/>
            <w:shd w:val="clear" w:color="auto" w:fill="auto"/>
          </w:tcPr>
          <w:p w14:paraId="740A33AA" w14:textId="77777777" w:rsidR="00FE2626" w:rsidRPr="00EB0114" w:rsidRDefault="00FE2626" w:rsidP="00220070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EB0114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740A33AB" w14:textId="7D5ACB00" w:rsidR="00FE2626" w:rsidRPr="00EB0114" w:rsidRDefault="00BF7C23" w:rsidP="00D3768F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»__________202</w:t>
            </w:r>
            <w:r w:rsidR="00D3768F">
              <w:rPr>
                <w:sz w:val="24"/>
                <w:szCs w:val="24"/>
                <w:lang w:val="en-US"/>
              </w:rPr>
              <w:t>_</w:t>
            </w:r>
            <w:r w:rsidR="00FE2626" w:rsidRPr="00EB0114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740A33AD" w14:textId="77777777" w:rsidR="00D03AD3" w:rsidRPr="00EB0114" w:rsidRDefault="00D03AD3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EB0114">
        <w:rPr>
          <w:sz w:val="22"/>
          <w:szCs w:val="22"/>
        </w:rPr>
        <w:tab/>
      </w:r>
    </w:p>
    <w:p w14:paraId="740A33AE" w14:textId="77777777" w:rsidR="0074483B" w:rsidRPr="00EB0114" w:rsidRDefault="0074483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074B99FB" w14:textId="77777777" w:rsidR="00FE3F3F" w:rsidRPr="00E95657" w:rsidRDefault="00CA598B" w:rsidP="00FE3F3F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BF7C23">
        <w:rPr>
          <w:b/>
          <w:bCs/>
          <w:color w:val="000000"/>
          <w:sz w:val="22"/>
          <w:szCs w:val="22"/>
        </w:rPr>
        <w:t>Орган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местного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самоуправления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«Комитет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по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управлению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имуществом</w:t>
      </w:r>
      <w:r w:rsidR="00FE32DD" w:rsidRPr="00BF7C23">
        <w:rPr>
          <w:b/>
          <w:bCs/>
          <w:color w:val="000000"/>
          <w:sz w:val="22"/>
          <w:szCs w:val="22"/>
        </w:rPr>
        <w:t xml:space="preserve"> </w:t>
      </w:r>
      <w:r w:rsidRPr="00BF7C23">
        <w:rPr>
          <w:b/>
          <w:bCs/>
          <w:color w:val="000000"/>
          <w:sz w:val="22"/>
          <w:szCs w:val="22"/>
        </w:rPr>
        <w:t>Златоустовского городского округа» от имени Муниципального образования Златоустовский городской округ,</w:t>
      </w:r>
      <w:r w:rsidR="00BF7C23" w:rsidRPr="00BF7C23">
        <w:rPr>
          <w:sz w:val="22"/>
          <w:szCs w:val="22"/>
        </w:rPr>
        <w:t xml:space="preserve"> в лице руководителя Комитета</w:t>
      </w:r>
      <w:r w:rsidR="00D3768F" w:rsidRPr="00D3768F">
        <w:rPr>
          <w:sz w:val="22"/>
          <w:szCs w:val="22"/>
        </w:rPr>
        <w:t>________________________</w:t>
      </w:r>
      <w:r w:rsidR="00BF7C23" w:rsidRPr="00BF7C23">
        <w:rPr>
          <w:sz w:val="22"/>
          <w:szCs w:val="22"/>
        </w:rPr>
        <w:t xml:space="preserve">, действующей на основании </w:t>
      </w:r>
      <w:r w:rsidR="00D3768F" w:rsidRPr="00D3768F">
        <w:rPr>
          <w:sz w:val="22"/>
          <w:szCs w:val="22"/>
        </w:rPr>
        <w:t>______________________________________________________</w:t>
      </w:r>
      <w:r w:rsidR="00AE341A" w:rsidRPr="00BF7C23">
        <w:rPr>
          <w:color w:val="000000"/>
          <w:sz w:val="22"/>
          <w:szCs w:val="22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именуемый </w:t>
      </w:r>
      <w:r w:rsidR="00FE3F3F" w:rsidRPr="00E95657">
        <w:rPr>
          <w:b/>
          <w:bCs/>
          <w:color w:val="000000"/>
          <w:sz w:val="23"/>
          <w:szCs w:val="23"/>
        </w:rPr>
        <w:t xml:space="preserve">"Арендодатель", </w:t>
      </w:r>
      <w:r w:rsidR="00FE3F3F" w:rsidRPr="00E95657">
        <w:rPr>
          <w:color w:val="000000"/>
          <w:sz w:val="23"/>
          <w:szCs w:val="23"/>
        </w:rPr>
        <w:t xml:space="preserve">с одной стороны, и </w:t>
      </w:r>
      <w:r w:rsidR="00FE3F3F" w:rsidRPr="00E95657">
        <w:rPr>
          <w:b/>
          <w:sz w:val="23"/>
          <w:szCs w:val="23"/>
        </w:rPr>
        <w:fldChar w:fldCharType="begin"/>
      </w:r>
      <w:r w:rsidR="00FE3F3F" w:rsidRPr="00E95657">
        <w:rPr>
          <w:b/>
          <w:sz w:val="23"/>
          <w:szCs w:val="23"/>
        </w:rPr>
        <w:instrText>DOCVARIABLE "SP_FUNC:</w:instrText>
      </w:r>
      <w:r w:rsidR="00FE3F3F" w:rsidRPr="00E95657">
        <w:rPr>
          <w:sz w:val="23"/>
          <w:szCs w:val="23"/>
        </w:rPr>
        <w:instrText xml:space="preserve"> </w:instrText>
      </w:r>
      <w:r w:rsidR="00FE3F3F" w:rsidRPr="00E95657">
        <w:rPr>
          <w:b/>
          <w:sz w:val="23"/>
          <w:szCs w:val="23"/>
        </w:rPr>
        <w:instrText xml:space="preserve">GetInfo_Ar (CONTEXT)" \* MERGEFORMAT </w:instrText>
      </w:r>
      <w:r w:rsidR="00FE3F3F" w:rsidRPr="00E95657">
        <w:rPr>
          <w:b/>
          <w:sz w:val="23"/>
          <w:szCs w:val="23"/>
        </w:rPr>
        <w:fldChar w:fldCharType="separate"/>
      </w:r>
      <w:r w:rsidR="00FE3F3F">
        <w:rPr>
          <w:b/>
          <w:sz w:val="23"/>
          <w:szCs w:val="23"/>
        </w:rPr>
        <w:t>_____________________________</w:t>
      </w:r>
      <w:r w:rsidR="00FE3F3F" w:rsidRPr="00E95657">
        <w:rPr>
          <w:b/>
          <w:sz w:val="23"/>
          <w:szCs w:val="23"/>
        </w:rPr>
        <w:t xml:space="preserve"> года рождения, место рождения </w:t>
      </w:r>
      <w:r w:rsidR="00FE3F3F">
        <w:rPr>
          <w:b/>
          <w:sz w:val="23"/>
          <w:szCs w:val="23"/>
        </w:rPr>
        <w:t>________________________</w:t>
      </w:r>
      <w:r w:rsidR="00FE3F3F" w:rsidRPr="00E95657">
        <w:rPr>
          <w:b/>
          <w:sz w:val="23"/>
          <w:szCs w:val="23"/>
        </w:rPr>
        <w:t xml:space="preserve">, пол </w:t>
      </w:r>
      <w:r w:rsidR="00FE3F3F">
        <w:rPr>
          <w:b/>
          <w:sz w:val="23"/>
          <w:szCs w:val="23"/>
        </w:rPr>
        <w:t>______________</w:t>
      </w:r>
      <w:r w:rsidR="00FE3F3F" w:rsidRPr="00E95657">
        <w:rPr>
          <w:b/>
          <w:sz w:val="23"/>
          <w:szCs w:val="23"/>
        </w:rPr>
        <w:t xml:space="preserve">, гражданин России, зарегистрированный по месту жительства по адресу: </w:t>
      </w:r>
      <w:r w:rsidR="00FE3F3F">
        <w:rPr>
          <w:b/>
          <w:sz w:val="23"/>
          <w:szCs w:val="23"/>
        </w:rPr>
        <w:t>______________________________________________________</w:t>
      </w:r>
      <w:r w:rsidR="00FE3F3F" w:rsidRPr="00E95657">
        <w:rPr>
          <w:b/>
          <w:sz w:val="23"/>
          <w:szCs w:val="23"/>
        </w:rPr>
        <w:t xml:space="preserve">, паспорт: </w:t>
      </w:r>
      <w:r w:rsidR="00FE3F3F">
        <w:rPr>
          <w:b/>
          <w:sz w:val="23"/>
          <w:szCs w:val="23"/>
        </w:rPr>
        <w:t>____________________</w:t>
      </w:r>
      <w:r w:rsidR="00FE3F3F" w:rsidRPr="00E95657">
        <w:rPr>
          <w:b/>
          <w:sz w:val="23"/>
          <w:szCs w:val="23"/>
        </w:rPr>
        <w:t xml:space="preserve"> выдан: </w:t>
      </w:r>
      <w:r w:rsidR="00FE3F3F">
        <w:rPr>
          <w:b/>
          <w:sz w:val="23"/>
          <w:szCs w:val="23"/>
        </w:rPr>
        <w:t>__________________________________________________________</w:t>
      </w:r>
      <w:r w:rsidR="00FE3F3F" w:rsidRPr="00E95657">
        <w:rPr>
          <w:b/>
          <w:sz w:val="23"/>
          <w:szCs w:val="23"/>
        </w:rPr>
        <w:t xml:space="preserve">, именуемый в дальнейшем «Арендатор», </w:t>
      </w:r>
      <w:r w:rsidR="00FE3F3F" w:rsidRPr="00E95657">
        <w:rPr>
          <w:b/>
          <w:sz w:val="23"/>
          <w:szCs w:val="23"/>
        </w:rPr>
        <w:fldChar w:fldCharType="end"/>
      </w:r>
      <w:r w:rsidR="00FE3F3F" w:rsidRPr="00E95657">
        <w:rPr>
          <w:b/>
          <w:bCs/>
          <w:color w:val="000000"/>
          <w:sz w:val="23"/>
          <w:szCs w:val="23"/>
        </w:rPr>
        <w:t xml:space="preserve"> </w:t>
      </w:r>
      <w:r w:rsidR="00FE3F3F"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="00FE3F3F"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="00FE3F3F"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="00FE3F3F"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="00FE3F3F"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740A33AF" w14:textId="63BA90A3" w:rsidR="00CA598B" w:rsidRPr="00EB0114" w:rsidRDefault="00CA598B" w:rsidP="00A96165">
      <w:pPr>
        <w:widowControl/>
        <w:shd w:val="clear" w:color="auto" w:fill="FFFFFF"/>
        <w:ind w:firstLine="680"/>
        <w:jc w:val="both"/>
        <w:rPr>
          <w:sz w:val="22"/>
          <w:szCs w:val="22"/>
        </w:rPr>
      </w:pPr>
    </w:p>
    <w:p w14:paraId="740A33B0" w14:textId="4D85F5BD" w:rsidR="00CA598B" w:rsidRPr="00015F21" w:rsidRDefault="00CA598B" w:rsidP="00B15499">
      <w:pPr>
        <w:pStyle w:val="10"/>
        <w:numPr>
          <w:ilvl w:val="0"/>
          <w:numId w:val="28"/>
        </w:numPr>
      </w:pPr>
      <w:r w:rsidRPr="00015F21">
        <w:t>ОБЩИЕ ПОЛОЖЕНИЯ</w:t>
      </w:r>
    </w:p>
    <w:p w14:paraId="740A33B1" w14:textId="32B473A9" w:rsidR="00324EB6" w:rsidRPr="00C10069" w:rsidRDefault="00CA598B" w:rsidP="007B7B60">
      <w:pPr>
        <w:pStyle w:val="2"/>
        <w:numPr>
          <w:ilvl w:val="1"/>
          <w:numId w:val="28"/>
        </w:numPr>
        <w:rPr>
          <w:b/>
          <w:color w:val="auto"/>
        </w:rPr>
      </w:pPr>
      <w:r w:rsidRPr="00015F21">
        <w:rPr>
          <w:b/>
        </w:rPr>
        <w:t xml:space="preserve">Арендодатель обязуется предоставить, а Арендатор обязуется принять в аренду </w:t>
      </w:r>
      <w:r w:rsidR="00C10069" w:rsidRPr="00C10069">
        <w:rPr>
          <w:color w:val="auto"/>
        </w:rPr>
        <w:fldChar w:fldCharType="begin"/>
      </w:r>
      <w:r w:rsidR="00C10069" w:rsidRPr="00C10069">
        <w:rPr>
          <w:color w:val="auto"/>
        </w:rPr>
        <w:instrText xml:space="preserve">DOCVARIABLE "SP_FUNC:GetVivodOjectov(CONTEXT)"  \* MERGEFORMAT </w:instrText>
      </w:r>
      <w:r w:rsidR="00C10069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 земельный участок (далее - Объект) из земель </w:t>
      </w:r>
      <w:r w:rsidR="007B7B60">
        <w:rPr>
          <w:color w:val="auto"/>
        </w:rPr>
        <w:t xml:space="preserve"> </w:t>
      </w:r>
      <w:r w:rsidR="007B7B60" w:rsidRPr="007B7B60">
        <w:rPr>
          <w:color w:val="auto"/>
        </w:rPr>
        <w:t>сельскохозяйственного назначения</w:t>
      </w:r>
      <w:proofErr w:type="gramStart"/>
      <w:r w:rsidR="007B7B60" w:rsidRPr="007B7B60">
        <w:rPr>
          <w:color w:val="auto"/>
        </w:rPr>
        <w:t>.</w:t>
      </w:r>
      <w:proofErr w:type="gramEnd"/>
      <w:r w:rsidR="00B71C93" w:rsidRPr="00C10069">
        <w:rPr>
          <w:color w:val="auto"/>
        </w:rPr>
        <w:t xml:space="preserve"> </w:t>
      </w:r>
      <w:proofErr w:type="gramStart"/>
      <w:r w:rsidR="00B71C93" w:rsidRPr="00C10069">
        <w:rPr>
          <w:color w:val="auto"/>
        </w:rPr>
        <w:t>с</w:t>
      </w:r>
      <w:proofErr w:type="gramEnd"/>
      <w:r w:rsidR="00B71C93" w:rsidRPr="00C10069">
        <w:rPr>
          <w:color w:val="auto"/>
        </w:rPr>
        <w:t xml:space="preserve"> кадастровым номером </w:t>
      </w:r>
      <w:r w:rsidR="00B71C93" w:rsidRPr="00C10069">
        <w:rPr>
          <w:b/>
          <w:color w:val="auto"/>
        </w:rPr>
        <w:t>74:25:</w:t>
      </w:r>
      <w:r w:rsidR="0088005D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   площадью _______</w:t>
      </w:r>
      <w:r w:rsidR="00B71C93" w:rsidRPr="00C10069">
        <w:rPr>
          <w:color w:val="auto"/>
        </w:rPr>
        <w:t xml:space="preserve"> кв. м., расположенный по адресному ориентиру: Челябинская область, г. Златоу</w:t>
      </w:r>
      <w:r w:rsidR="00BF7C23" w:rsidRPr="00C10069">
        <w:rPr>
          <w:color w:val="auto"/>
        </w:rPr>
        <w:t xml:space="preserve">ст, </w:t>
      </w:r>
      <w:r w:rsidR="0088005D" w:rsidRPr="00C10069">
        <w:rPr>
          <w:color w:val="auto"/>
        </w:rPr>
        <w:t>_____________________________________________________________________________________</w:t>
      </w:r>
      <w:r w:rsidR="00B71C93" w:rsidRPr="00C10069">
        <w:rPr>
          <w:color w:val="auto"/>
        </w:rPr>
        <w:t xml:space="preserve">. </w:t>
      </w:r>
      <w:r w:rsidR="00B71C93" w:rsidRPr="00C10069">
        <w:rPr>
          <w:b/>
          <w:color w:val="auto"/>
        </w:rPr>
        <w:t>Разрешенный вид использования земельного участка:</w:t>
      </w:r>
      <w:r w:rsidR="00A14CD1" w:rsidRPr="00C10069">
        <w:rPr>
          <w:b/>
          <w:color w:val="auto"/>
        </w:rPr>
        <w:t xml:space="preserve"> </w:t>
      </w:r>
      <w:r w:rsidR="0088005D" w:rsidRPr="00C10069">
        <w:rPr>
          <w:color w:val="auto"/>
        </w:rPr>
        <w:t>___________________________________</w:t>
      </w:r>
      <w:r w:rsidR="00A14CD1" w:rsidRPr="00C10069">
        <w:rPr>
          <w:color w:val="auto"/>
        </w:rPr>
        <w:t xml:space="preserve"> (</w:t>
      </w:r>
      <w:proofErr w:type="gramStart"/>
      <w:r w:rsidR="00A14CD1" w:rsidRPr="00C10069">
        <w:rPr>
          <w:color w:val="auto"/>
        </w:rPr>
        <w:t>вид</w:t>
      </w:r>
      <w:proofErr w:type="gramEnd"/>
      <w:r w:rsidR="00A14CD1" w:rsidRPr="00C10069">
        <w:rPr>
          <w:color w:val="auto"/>
        </w:rPr>
        <w:t xml:space="preserve"> указанный в ЕГРН), целевое использование: </w:t>
      </w:r>
      <w:r w:rsidR="00B71C93" w:rsidRPr="00C10069">
        <w:rPr>
          <w:color w:val="auto"/>
        </w:rPr>
        <w:t xml:space="preserve"> </w:t>
      </w:r>
      <w:r w:rsidR="0088005D" w:rsidRPr="00C10069">
        <w:rPr>
          <w:color w:val="auto"/>
        </w:rPr>
        <w:t>___________________________________________________________________________</w:t>
      </w:r>
      <w:r w:rsidR="00B71C93" w:rsidRPr="00C10069">
        <w:rPr>
          <w:color w:val="auto"/>
        </w:rPr>
        <w:t>.</w:t>
      </w:r>
      <w:r w:rsidR="00C10069" w:rsidRPr="00C10069">
        <w:rPr>
          <w:color w:val="auto"/>
        </w:rPr>
        <w:fldChar w:fldCharType="end"/>
      </w:r>
    </w:p>
    <w:p w14:paraId="740A33B2" w14:textId="3F31C6E0" w:rsidR="00CA598B" w:rsidRPr="00015F21" w:rsidRDefault="00CA598B" w:rsidP="005D785C">
      <w:pPr>
        <w:pStyle w:val="2"/>
        <w:numPr>
          <w:ilvl w:val="1"/>
          <w:numId w:val="28"/>
        </w:numPr>
      </w:pPr>
      <w:r w:rsidRPr="00C10069">
        <w:rPr>
          <w:color w:val="auto"/>
        </w:rPr>
        <w:t>Земельный участок предоставляется на основании</w:t>
      </w:r>
      <w:r w:rsidR="00FE3F3F" w:rsidRPr="00C10069">
        <w:rPr>
          <w:color w:val="auto"/>
        </w:rPr>
        <w:t xml:space="preserve"> </w:t>
      </w:r>
      <w:r w:rsidRPr="00C10069">
        <w:rPr>
          <w:color w:val="auto"/>
        </w:rPr>
        <w:t xml:space="preserve"> </w:t>
      </w:r>
      <w:r w:rsidR="005D785C" w:rsidRPr="00C10069">
        <w:rPr>
          <w:color w:val="auto"/>
        </w:rPr>
        <w:fldChar w:fldCharType="begin"/>
      </w:r>
      <w:r w:rsidR="005D785C" w:rsidRPr="00C10069">
        <w:rPr>
          <w:color w:val="auto"/>
        </w:rPr>
        <w:instrText xml:space="preserve">DOCVARIABLE "SP_FUNC: GetObjectRegin (CONTEXT)" \* MERGEFORMAT </w:instrText>
      </w:r>
      <w:r w:rsidR="005D785C" w:rsidRPr="00C10069">
        <w:rPr>
          <w:color w:val="auto"/>
        </w:rPr>
        <w:fldChar w:fldCharType="separate"/>
      </w:r>
      <w:r w:rsidR="00B71C93" w:rsidRPr="00C10069">
        <w:rPr>
          <w:color w:val="auto"/>
        </w:rPr>
        <w:t xml:space="preserve">Протокола </w:t>
      </w:r>
      <w:r w:rsidR="00BF7C23" w:rsidRPr="00C10069">
        <w:rPr>
          <w:color w:val="auto"/>
        </w:rPr>
        <w:t xml:space="preserve">приема заявок на участие в аукционе на право заключения договора аренды земельного участка </w:t>
      </w:r>
      <w:r w:rsidR="00B71C93" w:rsidRPr="00C10069">
        <w:rPr>
          <w:color w:val="auto"/>
        </w:rPr>
        <w:t xml:space="preserve"> от </w:t>
      </w:r>
      <w:r w:rsidR="0088005D" w:rsidRPr="00C10069">
        <w:rPr>
          <w:color w:val="auto"/>
        </w:rPr>
        <w:t>_____________</w:t>
      </w:r>
      <w:r w:rsidR="00B71C93" w:rsidRPr="00C10069">
        <w:rPr>
          <w:color w:val="auto"/>
        </w:rPr>
        <w:t>20</w:t>
      </w:r>
      <w:r w:rsidR="0088005D" w:rsidRPr="00C10069">
        <w:rPr>
          <w:color w:val="auto"/>
        </w:rPr>
        <w:t>__</w:t>
      </w:r>
      <w:r w:rsidR="00B71C93" w:rsidRPr="00C10069">
        <w:rPr>
          <w:color w:val="auto"/>
        </w:rPr>
        <w:t xml:space="preserve">г.  и Распоряжения ОМС  «Комитета по управлению имуществом Златоустовского городского округа» </w:t>
      </w:r>
      <w:r w:rsidR="00BF7C23" w:rsidRPr="00C10069">
        <w:rPr>
          <w:color w:val="auto"/>
        </w:rPr>
        <w:t xml:space="preserve">от </w:t>
      </w:r>
      <w:r w:rsidR="0088005D" w:rsidRPr="00C10069">
        <w:rPr>
          <w:color w:val="auto"/>
        </w:rPr>
        <w:t>_______</w:t>
      </w:r>
      <w:r w:rsidR="005D785C" w:rsidRPr="00C10069">
        <w:rPr>
          <w:color w:val="auto"/>
        </w:rPr>
        <w:t>20</w:t>
      </w:r>
      <w:r w:rsidR="0088005D" w:rsidRPr="00C10069">
        <w:rPr>
          <w:color w:val="auto"/>
        </w:rPr>
        <w:t>___</w:t>
      </w:r>
      <w:r w:rsidR="00B71C93" w:rsidRPr="00C10069">
        <w:rPr>
          <w:color w:val="auto"/>
        </w:rPr>
        <w:t>. №</w:t>
      </w:r>
      <w:r w:rsidR="0088005D" w:rsidRPr="00C10069">
        <w:rPr>
          <w:color w:val="auto"/>
        </w:rPr>
        <w:t xml:space="preserve"> ______</w:t>
      </w:r>
      <w:r w:rsidR="00B71C93" w:rsidRPr="00C10069">
        <w:rPr>
          <w:color w:val="auto"/>
        </w:rPr>
        <w:t xml:space="preserve"> «О проведен</w:t>
      </w:r>
      <w:proofErr w:type="gramStart"/>
      <w:r w:rsidR="00B71C93" w:rsidRPr="00C10069">
        <w:rPr>
          <w:color w:val="auto"/>
        </w:rPr>
        <w:t>ии ау</w:t>
      </w:r>
      <w:proofErr w:type="gramEnd"/>
      <w:r w:rsidR="00B71C93" w:rsidRPr="00C10069">
        <w:rPr>
          <w:color w:val="auto"/>
        </w:rPr>
        <w:t xml:space="preserve">кциона </w:t>
      </w:r>
      <w:r w:rsidR="00BF7C23" w:rsidRPr="00C10069">
        <w:rPr>
          <w:color w:val="auto"/>
        </w:rPr>
        <w:t>на</w:t>
      </w:r>
      <w:r w:rsidR="00B71C93" w:rsidRPr="00C10069">
        <w:rPr>
          <w:color w:val="auto"/>
        </w:rPr>
        <w:t xml:space="preserve"> прав</w:t>
      </w:r>
      <w:r w:rsidR="00BF7C23" w:rsidRPr="00C10069">
        <w:rPr>
          <w:color w:val="auto"/>
        </w:rPr>
        <w:t xml:space="preserve">о </w:t>
      </w:r>
      <w:r w:rsidR="00B71C93" w:rsidRPr="00C10069">
        <w:rPr>
          <w:color w:val="auto"/>
        </w:rPr>
        <w:t xml:space="preserve"> заключени</w:t>
      </w:r>
      <w:r w:rsidR="00BF7C23" w:rsidRPr="00C10069">
        <w:rPr>
          <w:color w:val="auto"/>
        </w:rPr>
        <w:t>я</w:t>
      </w:r>
      <w:r w:rsidR="00B71C93" w:rsidRPr="00C10069">
        <w:rPr>
          <w:color w:val="auto"/>
        </w:rPr>
        <w:t xml:space="preserve"> договора аренды земельного участка»</w:t>
      </w:r>
      <w:r w:rsidR="005D785C" w:rsidRPr="00C10069">
        <w:rPr>
          <w:color w:val="auto"/>
        </w:rPr>
        <w:fldChar w:fldCharType="end"/>
      </w:r>
      <w:r w:rsidRPr="00015F21">
        <w:t>.</w:t>
      </w:r>
    </w:p>
    <w:p w14:paraId="740A33B3" w14:textId="7F4713F8" w:rsidR="00CA598B" w:rsidRPr="00015F21" w:rsidRDefault="00CA598B" w:rsidP="005D785C">
      <w:pPr>
        <w:pStyle w:val="2"/>
        <w:numPr>
          <w:ilvl w:val="1"/>
          <w:numId w:val="28"/>
        </w:numPr>
      </w:pPr>
      <w:r w:rsidRPr="00015F21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B99B897" w14:textId="2B95E114" w:rsidR="00015F21" w:rsidRPr="00015F21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015F21">
        <w:t>Настоящий договор действует сроком</w:t>
      </w:r>
      <w:r w:rsidRPr="00015F21">
        <w:t xml:space="preserve"> _______</w:t>
      </w:r>
      <w:r w:rsidR="00CA598B" w:rsidRPr="00015F21">
        <w:t xml:space="preserve"> </w:t>
      </w:r>
      <w:r w:rsidR="002168F8" w:rsidRPr="00015F21">
        <w:fldChar w:fldCharType="begin"/>
      </w:r>
      <w:r w:rsidR="002168F8" w:rsidRPr="00015F21">
        <w:instrText xml:space="preserve">DOCVARIABLE "SP_FUNC: </w:instrText>
      </w:r>
      <w:r w:rsidR="001533A6" w:rsidRPr="00015F21">
        <w:instrText>GetEndDateMovesetDoc</w:instrText>
      </w:r>
      <w:r w:rsidR="002168F8" w:rsidRPr="00015F21">
        <w:instrText xml:space="preserve"> (CONTEXT)" \* MERGEFORMAT </w:instrText>
      </w:r>
      <w:r w:rsidR="002168F8" w:rsidRPr="00015F21">
        <w:fldChar w:fldCharType="separate"/>
      </w:r>
      <w:r w:rsidR="00B71C93" w:rsidRPr="00015F21">
        <w:t xml:space="preserve"> лет</w:t>
      </w:r>
      <w:r w:rsidR="002168F8" w:rsidRPr="00015F21">
        <w:fldChar w:fldCharType="end"/>
      </w:r>
      <w:r w:rsidR="00FE2626" w:rsidRPr="00015F21">
        <w:t>.</w:t>
      </w:r>
      <w:r w:rsidR="00FE32DD" w:rsidRPr="00015F21">
        <w:t xml:space="preserve"> </w:t>
      </w:r>
    </w:p>
    <w:p w14:paraId="740A33B4" w14:textId="5671BA7A" w:rsidR="00CA598B" w:rsidRPr="00FE3F3F" w:rsidRDefault="00015F21" w:rsidP="005D785C">
      <w:pPr>
        <w:pStyle w:val="2"/>
        <w:numPr>
          <w:ilvl w:val="1"/>
          <w:numId w:val="28"/>
        </w:numPr>
      </w:pPr>
      <w:r w:rsidRPr="00015F21">
        <w:t xml:space="preserve"> </w:t>
      </w:r>
      <w:r w:rsidR="00CA598B" w:rsidRPr="00FE3F3F">
        <w:t>Договор</w:t>
      </w:r>
      <w:r w:rsidR="00FE32DD" w:rsidRPr="00FE3F3F">
        <w:t xml:space="preserve"> </w:t>
      </w:r>
      <w:r w:rsidR="00CA598B" w:rsidRPr="00FE3F3F">
        <w:t>не может быть</w:t>
      </w:r>
      <w:r w:rsidR="00DC7A5F" w:rsidRPr="00FE3F3F">
        <w:t xml:space="preserve"> </w:t>
      </w:r>
      <w:r w:rsidR="00CA598B" w:rsidRPr="00FE3F3F">
        <w:t>возобновлен на неопределенный срок</w:t>
      </w:r>
      <w:r w:rsidR="009523A9" w:rsidRPr="00FE3F3F">
        <w:t>.</w:t>
      </w:r>
    </w:p>
    <w:p w14:paraId="740A33B6" w14:textId="27312FE6" w:rsidR="00FE2626" w:rsidRPr="00EB0114" w:rsidRDefault="00B15499" w:rsidP="00015F21">
      <w:pPr>
        <w:pStyle w:val="10"/>
      </w:pPr>
      <w:r>
        <w:t xml:space="preserve">2. </w:t>
      </w:r>
      <w:r w:rsidR="00FE2626" w:rsidRPr="00EB0114">
        <w:t>ПЛАТЕЖИ И РАСЧЕТЫ ПО ДОГОВОРУ</w:t>
      </w:r>
    </w:p>
    <w:p w14:paraId="740A33B7" w14:textId="750908E4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2.1. Размер ежегодной арендной платы за Объект определен по ре</w:t>
      </w:r>
      <w:r w:rsidR="002C5413" w:rsidRPr="00EB0114">
        <w:t>зультатам аукциона и составляет</w:t>
      </w:r>
      <w:proofErr w:type="gramStart"/>
      <w:r w:rsidR="002C5413" w:rsidRPr="00EB0114">
        <w:t xml:space="preserve"> </w:t>
      </w:r>
      <w:r w:rsidR="00015F21" w:rsidRPr="00015F21">
        <w:rPr>
          <w:b/>
        </w:rPr>
        <w:t>______</w:t>
      </w:r>
      <w:r w:rsidR="00015F21">
        <w:rPr>
          <w:b/>
        </w:rPr>
        <w:t xml:space="preserve"> (</w:t>
      </w:r>
      <w:r w:rsidR="00015F21" w:rsidRPr="00015F21">
        <w:rPr>
          <w:b/>
        </w:rPr>
        <w:t>___________________________</w:t>
      </w:r>
      <w:r w:rsidR="00BF7C23" w:rsidRPr="00BF7C23">
        <w:rPr>
          <w:b/>
        </w:rPr>
        <w:t>)</w:t>
      </w:r>
      <w:proofErr w:type="gramEnd"/>
      <w:r w:rsidRPr="00EB0114">
        <w:rPr>
          <w:b/>
        </w:rPr>
        <w:t>рублей</w:t>
      </w:r>
      <w:r w:rsidRPr="00EB0114">
        <w:t>.</w:t>
      </w:r>
    </w:p>
    <w:p w14:paraId="740A33B8" w14:textId="28C798A2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2.2.</w:t>
      </w:r>
      <w:r w:rsidRPr="00EB0114">
        <w:tab/>
        <w:t>Сумма задатка в размере</w:t>
      </w:r>
      <w:proofErr w:type="gramStart"/>
      <w:r w:rsidRPr="00EB0114">
        <w:t xml:space="preserve"> </w:t>
      </w:r>
      <w:r w:rsidR="00015F21" w:rsidRPr="00015F21">
        <w:rPr>
          <w:b/>
        </w:rPr>
        <w:t>_______</w:t>
      </w:r>
      <w:r w:rsidR="00BF7C23" w:rsidRPr="00BF7C23">
        <w:rPr>
          <w:b/>
        </w:rPr>
        <w:t>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рублей, внесенная Арендатором для участия в аукционе, включается в общий размер арендной платы.</w:t>
      </w:r>
    </w:p>
    <w:p w14:paraId="740A33B9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2.3.</w:t>
      </w:r>
      <w:r w:rsidRPr="00EB0114">
        <w:tab/>
        <w:t>Неиспользование земельного участка Арендатором не может служить основанием невнесения арендной платы.</w:t>
      </w:r>
    </w:p>
    <w:p w14:paraId="740A33BA" w14:textId="66DDE0CB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2.4.</w:t>
      </w:r>
      <w:r w:rsidRPr="00EB0114">
        <w:tab/>
        <w:t xml:space="preserve">Сумма </w:t>
      </w:r>
      <w:r w:rsidR="00BF7C23">
        <w:t>внесенного задатка составляет</w:t>
      </w:r>
      <w:proofErr w:type="gramStart"/>
      <w:r w:rsidR="00BF7C23">
        <w:t xml:space="preserve"> </w:t>
      </w:r>
      <w:r w:rsidR="00015F21" w:rsidRPr="00015F21">
        <w:t xml:space="preserve"> ____________</w:t>
      </w:r>
      <w:r w:rsidR="00BF7C23" w:rsidRPr="00BF7C23">
        <w:rPr>
          <w:b/>
        </w:rPr>
        <w:t xml:space="preserve"> (</w:t>
      </w:r>
      <w:r w:rsidR="00015F21" w:rsidRPr="00015F21">
        <w:rPr>
          <w:b/>
        </w:rPr>
        <w:t>______________________________</w:t>
      </w:r>
      <w:r w:rsidR="00BF7C23" w:rsidRPr="00BF7C23">
        <w:rPr>
          <w:b/>
        </w:rPr>
        <w:t>)</w:t>
      </w:r>
      <w:proofErr w:type="gramEnd"/>
      <w:r w:rsidRPr="00EB0114">
        <w:t>рублей. Перечисление ост</w:t>
      </w:r>
      <w:r w:rsidR="00BF7C23">
        <w:t xml:space="preserve">авшейся </w:t>
      </w:r>
      <w:r w:rsidR="00015F21">
        <w:t xml:space="preserve">суммы платежа в размере </w:t>
      </w:r>
      <w:r w:rsidR="00015F21" w:rsidRPr="00015F21">
        <w:t>__________________</w:t>
      </w:r>
      <w:r w:rsidRPr="00EB0114">
        <w:t>рублей осуществляется Арендатором в соответствии с условиями Договора, установленными в п. 2.5. Договора</w:t>
      </w:r>
    </w:p>
    <w:p w14:paraId="740A33BB" w14:textId="77777777" w:rsidR="00986840" w:rsidRPr="00EB0114" w:rsidRDefault="00986840" w:rsidP="002C5413">
      <w:pPr>
        <w:pStyle w:val="-"/>
        <w:numPr>
          <w:ilvl w:val="0"/>
          <w:numId w:val="0"/>
        </w:numPr>
        <w:ind w:left="426" w:hanging="426"/>
      </w:pPr>
      <w:r w:rsidRPr="00EB0114"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14:paraId="740A33BC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2.6.</w:t>
      </w:r>
      <w:r w:rsidRPr="00EB0114">
        <w:tab/>
        <w:t>В случае неверного заполнения платежных документов платеж считается не уплаченным.</w:t>
      </w:r>
    </w:p>
    <w:p w14:paraId="740A33BD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lastRenderedPageBreak/>
        <w:t>2.7.</w:t>
      </w:r>
      <w:r w:rsidRPr="00EB0114"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740A33BE" w14:textId="77777777" w:rsidR="00986840" w:rsidRPr="00EB0114" w:rsidRDefault="00986840" w:rsidP="002C5413">
      <w:pPr>
        <w:pStyle w:val="-"/>
        <w:numPr>
          <w:ilvl w:val="0"/>
          <w:numId w:val="0"/>
        </w:numPr>
        <w:ind w:left="425" w:hangingChars="193" w:hanging="425"/>
      </w:pPr>
      <w:r w:rsidRPr="00EB0114">
        <w:t>2.8.</w:t>
      </w:r>
      <w:r w:rsidRPr="00EB0114"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740A33BF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арендной плате по настоящему Договору;</w:t>
      </w:r>
    </w:p>
    <w:p w14:paraId="740A33C0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задолженности по пени (штрафу) по настоящему Договору;</w:t>
      </w:r>
    </w:p>
    <w:p w14:paraId="740A33C1" w14:textId="77777777" w:rsidR="00986840" w:rsidRPr="00EB0114" w:rsidRDefault="00986840" w:rsidP="002C5413">
      <w:pPr>
        <w:ind w:left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- в счет погашения текущих платежей.</w:t>
      </w:r>
    </w:p>
    <w:p w14:paraId="740A33C2" w14:textId="0FDF80A1" w:rsidR="00FE2626" w:rsidRDefault="00986840" w:rsidP="002C5413">
      <w:pPr>
        <w:ind w:left="426" w:hanging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2.9. 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AE3D68">
        <w:rPr>
          <w:sz w:val="22"/>
          <w:szCs w:val="22"/>
        </w:rPr>
        <w:t>.</w:t>
      </w:r>
    </w:p>
    <w:p w14:paraId="29B13F8B" w14:textId="1F660ABA" w:rsidR="00AE3D68" w:rsidRPr="00C10069" w:rsidRDefault="00AE3D68" w:rsidP="00EF399C">
      <w:pPr>
        <w:widowControl/>
        <w:shd w:val="clear" w:color="auto" w:fill="FFFFFF"/>
        <w:ind w:left="426" w:hanging="567"/>
        <w:jc w:val="both"/>
        <w:rPr>
          <w:color w:val="000000"/>
          <w:sz w:val="22"/>
          <w:szCs w:val="22"/>
        </w:rPr>
      </w:pPr>
      <w:r w:rsidRPr="00015F21">
        <w:rPr>
          <w:sz w:val="22"/>
          <w:szCs w:val="22"/>
        </w:rPr>
        <w:t>2.10</w:t>
      </w:r>
      <w:r w:rsidRPr="001F712E">
        <w:rPr>
          <w:color w:val="000000"/>
          <w:sz w:val="22"/>
          <w:szCs w:val="22"/>
        </w:rPr>
        <w:t>.</w:t>
      </w:r>
      <w:r w:rsidRPr="001F712E">
        <w:rPr>
          <w:b/>
          <w:color w:val="000000"/>
          <w:sz w:val="22"/>
          <w:szCs w:val="22"/>
        </w:rPr>
        <w:t xml:space="preserve"> </w:t>
      </w:r>
      <w:r w:rsidR="00AC77EB" w:rsidRPr="00C10069">
        <w:rPr>
          <w:color w:val="000000"/>
          <w:sz w:val="22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</w:t>
      </w:r>
      <w:r w:rsidR="00FE3F3F" w:rsidRPr="00C10069">
        <w:rPr>
          <w:color w:val="000000"/>
          <w:sz w:val="22"/>
          <w:szCs w:val="22"/>
        </w:rPr>
        <w:t>.</w:t>
      </w:r>
    </w:p>
    <w:p w14:paraId="740A33C4" w14:textId="346E1F1F" w:rsidR="002C5413" w:rsidRPr="0034720D" w:rsidRDefault="00B15499" w:rsidP="00EF399C">
      <w:pPr>
        <w:pStyle w:val="10"/>
      </w:pPr>
      <w:r>
        <w:t xml:space="preserve">3. </w:t>
      </w:r>
      <w:r w:rsidR="00FE2626" w:rsidRPr="00EB0114">
        <w:t>ПРАВА СТОРОН</w:t>
      </w:r>
      <w:r w:rsidR="00FE3F3F">
        <w:t xml:space="preserve"> </w:t>
      </w:r>
    </w:p>
    <w:p w14:paraId="33C05BEB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25566B2D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79EF788" w14:textId="77777777" w:rsidR="0034720D" w:rsidRPr="0034720D" w:rsidRDefault="0034720D" w:rsidP="0034720D">
      <w:pPr>
        <w:pStyle w:val="ac"/>
        <w:numPr>
          <w:ilvl w:val="0"/>
          <w:numId w:val="30"/>
        </w:numPr>
        <w:jc w:val="both"/>
        <w:rPr>
          <w:vanish/>
          <w:sz w:val="22"/>
        </w:rPr>
      </w:pPr>
    </w:p>
    <w:p w14:paraId="4443F582" w14:textId="77777777" w:rsidR="0034720D" w:rsidRPr="0034720D" w:rsidRDefault="0034720D" w:rsidP="0034720D">
      <w:pPr>
        <w:pStyle w:val="ac"/>
        <w:numPr>
          <w:ilvl w:val="1"/>
          <w:numId w:val="30"/>
        </w:numPr>
        <w:jc w:val="both"/>
        <w:rPr>
          <w:vanish/>
          <w:sz w:val="22"/>
        </w:rPr>
      </w:pPr>
    </w:p>
    <w:p w14:paraId="288AE9FB" w14:textId="46221700" w:rsidR="00FE3F3F" w:rsidRPr="00FE3F3F" w:rsidRDefault="00B15499" w:rsidP="006128BB">
      <w:pPr>
        <w:pStyle w:val="3"/>
        <w:numPr>
          <w:ilvl w:val="1"/>
          <w:numId w:val="32"/>
        </w:numPr>
        <w:ind w:left="567" w:hanging="567"/>
        <w:rPr>
          <w:b/>
        </w:rPr>
      </w:pPr>
      <w:r>
        <w:t xml:space="preserve"> </w:t>
      </w:r>
      <w:r w:rsidR="00FE3F3F" w:rsidRPr="00FE3F3F">
        <w:rPr>
          <w:b/>
        </w:rPr>
        <w:t>Арендодатель имеет право:</w:t>
      </w:r>
    </w:p>
    <w:p w14:paraId="740A33C5" w14:textId="3FA29D44" w:rsidR="002C5413" w:rsidRDefault="006128BB" w:rsidP="006128BB">
      <w:pPr>
        <w:pStyle w:val="3"/>
        <w:numPr>
          <w:ilvl w:val="2"/>
          <w:numId w:val="37"/>
        </w:numPr>
        <w:ind w:left="567" w:hanging="567"/>
      </w:pPr>
      <w:r>
        <w:t xml:space="preserve"> </w:t>
      </w:r>
      <w:r w:rsidR="002C5413" w:rsidRPr="00EB0114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740A33C6" w14:textId="723EBBD5" w:rsidR="002C5413" w:rsidRPr="001F712E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В целях </w:t>
      </w:r>
      <w:proofErr w:type="gramStart"/>
      <w:r w:rsidRPr="00EB0114">
        <w:t>контроля за</w:t>
      </w:r>
      <w:proofErr w:type="gramEnd"/>
      <w:r w:rsidRPr="00EB0114">
        <w:t xml:space="preserve"> использованием земельного участка </w:t>
      </w:r>
      <w:r w:rsidRPr="001F712E">
        <w:rPr>
          <w:color w:val="000000"/>
        </w:rPr>
        <w:t>проводить осмотр (обследование) Объекта в любое удобное для него время в течение установленного рабочего дня</w:t>
      </w:r>
      <w:r w:rsidR="00C867B8" w:rsidRPr="001F712E">
        <w:rPr>
          <w:color w:val="000000"/>
        </w:rPr>
        <w:t xml:space="preserve"> без предварительного уведомления Арендатора.</w:t>
      </w:r>
    </w:p>
    <w:p w14:paraId="740A33C7" w14:textId="03A2CF3F" w:rsidR="002C5413" w:rsidRPr="00A3403C" w:rsidRDefault="002C5413" w:rsidP="006128BB">
      <w:pPr>
        <w:pStyle w:val="3"/>
        <w:numPr>
          <w:ilvl w:val="2"/>
          <w:numId w:val="37"/>
        </w:numPr>
        <w:ind w:left="567" w:hanging="567"/>
        <w:rPr>
          <w:color w:val="000000"/>
        </w:rPr>
      </w:pPr>
      <w:r w:rsidRPr="00EB0114">
        <w:t xml:space="preserve">Отказаться в одностороннем порядке от исполнения настоящего Договора по основаниям, </w:t>
      </w:r>
      <w:r w:rsidRPr="00A3403C">
        <w:rPr>
          <w:color w:val="000000"/>
        </w:rPr>
        <w:t>установленным Договором п. 7.2.</w:t>
      </w:r>
      <w:r w:rsidR="00B15499" w:rsidRPr="00A3403C">
        <w:rPr>
          <w:color w:val="000000"/>
        </w:rPr>
        <w:t>, п.7.3.</w:t>
      </w:r>
    </w:p>
    <w:p w14:paraId="1A1A7E1A" w14:textId="58F27D06" w:rsidR="006128BB" w:rsidRPr="00A3403C" w:rsidRDefault="006128BB" w:rsidP="006128BB">
      <w:pPr>
        <w:pStyle w:val="3"/>
        <w:numPr>
          <w:ilvl w:val="1"/>
          <w:numId w:val="37"/>
        </w:numPr>
        <w:ind w:left="567" w:hanging="567"/>
        <w:rPr>
          <w:b/>
          <w:color w:val="000000"/>
        </w:rPr>
      </w:pPr>
      <w:r w:rsidRPr="00A3403C">
        <w:rPr>
          <w:color w:val="000000"/>
        </w:rPr>
        <w:t xml:space="preserve"> </w:t>
      </w:r>
      <w:r w:rsidRPr="00A3403C">
        <w:rPr>
          <w:b/>
          <w:color w:val="000000"/>
        </w:rPr>
        <w:t>Арендатор имеет право:</w:t>
      </w:r>
    </w:p>
    <w:p w14:paraId="0E28B2AC" w14:textId="2BE06532" w:rsidR="00C867B8" w:rsidRDefault="00FF4A30" w:rsidP="00AE20DA">
      <w:pPr>
        <w:pStyle w:val="3"/>
        <w:numPr>
          <w:ilvl w:val="2"/>
          <w:numId w:val="37"/>
        </w:numPr>
        <w:ind w:left="567" w:hanging="567"/>
      </w:pPr>
      <w:r w:rsidRPr="0034720D">
        <w:t>Использовать Объект на условиях, установленных Договором</w:t>
      </w:r>
      <w:r w:rsidR="006128BB">
        <w:t>.</w:t>
      </w:r>
    </w:p>
    <w:p w14:paraId="6039FE5F" w14:textId="052009B6" w:rsidR="00AE20DA" w:rsidRPr="0027357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Производить</w:t>
      </w:r>
      <w:r w:rsidRPr="0027357A">
        <w:rPr>
          <w:b/>
        </w:rPr>
        <w:t xml:space="preserve"> </w:t>
      </w:r>
      <w:r w:rsidRPr="0027357A">
        <w:t>авансированные арендные платежи с последующей доплатой за соответствующий период</w:t>
      </w:r>
      <w:r w:rsidR="0027357A" w:rsidRPr="0027357A">
        <w:t>.</w:t>
      </w:r>
    </w:p>
    <w:p w14:paraId="702898CC" w14:textId="5E5C08F7" w:rsidR="00AE20DA" w:rsidRPr="00AE20DA" w:rsidRDefault="00AE20DA" w:rsidP="00AE20DA">
      <w:pPr>
        <w:pStyle w:val="3"/>
        <w:numPr>
          <w:ilvl w:val="2"/>
          <w:numId w:val="37"/>
        </w:numPr>
        <w:ind w:left="567" w:hanging="567"/>
        <w:rPr>
          <w:b/>
        </w:rPr>
      </w:pPr>
      <w:r w:rsidRPr="0027357A">
        <w:t>С письменного согласия Арендодателя отдавать арендные права в залог</w:t>
      </w:r>
      <w:r w:rsidRPr="00EB0114">
        <w:t xml:space="preserve"> и вносить их в качестве вклада в уставный капитал хозяйственных товариществ и обществ или паевого взноса в производственный кооператив.</w:t>
      </w:r>
    </w:p>
    <w:p w14:paraId="137E2801" w14:textId="69D16C07" w:rsidR="00AE20DA" w:rsidRPr="00EB0114" w:rsidRDefault="00AE20DA" w:rsidP="005D785C">
      <w:pPr>
        <w:pStyle w:val="2"/>
      </w:pPr>
      <w:r w:rsidRPr="00AE20DA">
        <w:rPr>
          <w:b/>
          <w:color w:val="auto"/>
        </w:rPr>
        <w:t>3.3</w:t>
      </w:r>
      <w:r>
        <w:rPr>
          <w:color w:val="FF0000"/>
        </w:rPr>
        <w:t xml:space="preserve">  </w:t>
      </w:r>
      <w:r>
        <w:t xml:space="preserve">Арендатор </w:t>
      </w:r>
      <w:r w:rsidRPr="00EB0114">
        <w:t>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740A33CA" w14:textId="0BD0C5B9" w:rsidR="002C5413" w:rsidRDefault="00AE20DA" w:rsidP="00AE20DA">
      <w:pPr>
        <w:pStyle w:val="3"/>
        <w:numPr>
          <w:ilvl w:val="0"/>
          <w:numId w:val="0"/>
        </w:numPr>
        <w:ind w:left="567" w:hanging="567"/>
      </w:pPr>
      <w:r w:rsidRPr="00AE20DA">
        <w:rPr>
          <w:b/>
        </w:rPr>
        <w:t xml:space="preserve"> </w:t>
      </w:r>
      <w:r w:rsidR="002C5413" w:rsidRPr="00AC77EB">
        <w:rPr>
          <w:color w:val="FF0000"/>
        </w:rPr>
        <w:t xml:space="preserve"> </w:t>
      </w:r>
    </w:p>
    <w:p w14:paraId="740A33CC" w14:textId="3D157196" w:rsidR="00FE2626" w:rsidRPr="00EB0114" w:rsidRDefault="00B15499" w:rsidP="00E46DD5">
      <w:pPr>
        <w:pStyle w:val="10"/>
        <w:ind w:left="709"/>
      </w:pPr>
      <w:r>
        <w:t xml:space="preserve">4. </w:t>
      </w:r>
      <w:r w:rsidR="00FE2626" w:rsidRPr="00EB0114">
        <w:t>ОБЯЗАННОСТИ СТОРОН</w:t>
      </w:r>
    </w:p>
    <w:p w14:paraId="6A0DA940" w14:textId="4F3FFA5F" w:rsidR="001427DD" w:rsidRPr="002454C0" w:rsidRDefault="001427DD" w:rsidP="005D785C">
      <w:pPr>
        <w:pStyle w:val="2"/>
      </w:pPr>
      <w:r>
        <w:t>4</w:t>
      </w:r>
      <w:r w:rsidRPr="002454C0">
        <w:t>.1</w:t>
      </w:r>
      <w:r w:rsidR="00C55171">
        <w:t>.</w:t>
      </w:r>
      <w:r w:rsidRPr="002454C0">
        <w:t xml:space="preserve">     Арендодатель обязуется:</w:t>
      </w:r>
    </w:p>
    <w:p w14:paraId="72226EDF" w14:textId="2AF9E12B" w:rsidR="00E46DD5" w:rsidRPr="002454C0" w:rsidRDefault="001427DD" w:rsidP="005D785C">
      <w:pPr>
        <w:pStyle w:val="2"/>
      </w:pPr>
      <w:r w:rsidRPr="002454C0">
        <w:t>4.1.1</w:t>
      </w:r>
      <w:r w:rsidR="00C55171">
        <w:t>.</w:t>
      </w:r>
      <w:r w:rsidR="00E46DD5" w:rsidRPr="002454C0">
        <w:t xml:space="preserve"> </w:t>
      </w:r>
      <w:r w:rsidRPr="002454C0">
        <w:t xml:space="preserve"> </w:t>
      </w:r>
      <w:r w:rsidR="00E46DD5" w:rsidRPr="002454C0">
        <w:rPr>
          <w:bCs/>
        </w:rPr>
        <w:t>В</w:t>
      </w:r>
      <w:r w:rsidR="00E46DD5" w:rsidRPr="002454C0">
        <w:t xml:space="preserve"> случае прекращения Договора принять Объект от Арендатора по акту приема-передачи.</w:t>
      </w:r>
    </w:p>
    <w:p w14:paraId="35B29B02" w14:textId="77AE8C13" w:rsidR="00E46DD5" w:rsidRPr="002454C0" w:rsidRDefault="001427DD" w:rsidP="005D785C">
      <w:pPr>
        <w:pStyle w:val="2"/>
      </w:pPr>
      <w:r w:rsidRPr="002454C0">
        <w:t>4.1.2</w:t>
      </w:r>
      <w:r w:rsidR="00C55171">
        <w:t xml:space="preserve">. </w:t>
      </w:r>
      <w:r w:rsidRPr="002454C0">
        <w:t xml:space="preserve"> </w:t>
      </w:r>
      <w:r w:rsidR="00C55171">
        <w:t>У</w:t>
      </w:r>
      <w:r w:rsidR="00DE1D03" w:rsidRPr="002454C0">
        <w:t>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740A33D0" w14:textId="6022BF35" w:rsidR="00DE1D03" w:rsidRPr="002454C0" w:rsidRDefault="00503566" w:rsidP="005D785C">
      <w:pPr>
        <w:pStyle w:val="2"/>
      </w:pPr>
      <w:r w:rsidRPr="002454C0">
        <w:t xml:space="preserve">4.2.  </w:t>
      </w:r>
      <w:r w:rsidR="00C55171">
        <w:t xml:space="preserve"> </w:t>
      </w:r>
      <w:r w:rsidRPr="002454C0">
        <w:t xml:space="preserve"> </w:t>
      </w:r>
      <w:r w:rsidR="00DE1D03" w:rsidRPr="002454C0">
        <w:t>Арендатор обязуется:</w:t>
      </w:r>
    </w:p>
    <w:p w14:paraId="740A33D1" w14:textId="6A954ED5" w:rsidR="00523521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color w:val="000000"/>
          <w:szCs w:val="22"/>
        </w:rPr>
      </w:pPr>
      <w:r w:rsidRPr="002454C0">
        <w:rPr>
          <w:color w:val="000000"/>
          <w:szCs w:val="22"/>
        </w:rPr>
        <w:t>4.2.1</w:t>
      </w:r>
      <w:r w:rsidR="00E46DD5" w:rsidRPr="002454C0">
        <w:rPr>
          <w:color w:val="000000"/>
          <w:szCs w:val="22"/>
        </w:rPr>
        <w:t>.</w:t>
      </w:r>
      <w:r w:rsidR="00C55171">
        <w:rPr>
          <w:color w:val="000000"/>
          <w:szCs w:val="22"/>
        </w:rPr>
        <w:t xml:space="preserve"> </w:t>
      </w:r>
      <w:r w:rsidRPr="002454C0">
        <w:rPr>
          <w:color w:val="000000"/>
          <w:szCs w:val="22"/>
        </w:rPr>
        <w:t xml:space="preserve"> </w:t>
      </w:r>
      <w:r w:rsidR="00523521" w:rsidRPr="002454C0">
        <w:rPr>
          <w:color w:val="000000"/>
          <w:szCs w:val="22"/>
        </w:rPr>
        <w:t xml:space="preserve">Своевременно до 1-го числа </w:t>
      </w:r>
      <w:r w:rsidR="00402B8A">
        <w:rPr>
          <w:color w:val="000000"/>
          <w:szCs w:val="22"/>
        </w:rPr>
        <w:t xml:space="preserve">месяца, следующего за </w:t>
      </w:r>
      <w:proofErr w:type="gramStart"/>
      <w:r w:rsidR="00402B8A">
        <w:rPr>
          <w:color w:val="000000"/>
          <w:szCs w:val="22"/>
        </w:rPr>
        <w:t>отчетным</w:t>
      </w:r>
      <w:proofErr w:type="gramEnd"/>
      <w:r w:rsidR="00402B8A">
        <w:rPr>
          <w:color w:val="000000"/>
          <w:szCs w:val="22"/>
        </w:rPr>
        <w:t xml:space="preserve">, </w:t>
      </w:r>
      <w:r w:rsidR="00523521" w:rsidRPr="002454C0">
        <w:rPr>
          <w:color w:val="000000"/>
          <w:szCs w:val="22"/>
        </w:rPr>
        <w:t xml:space="preserve"> полностью вносить арендную плату.</w:t>
      </w:r>
    </w:p>
    <w:p w14:paraId="5B1CE57D" w14:textId="56EF7BFE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color w:val="000000"/>
          <w:szCs w:val="22"/>
        </w:rPr>
        <w:t>4.2.2.</w:t>
      </w:r>
      <w:r w:rsidR="00C55171">
        <w:rPr>
          <w:color w:val="000000"/>
          <w:szCs w:val="22"/>
        </w:rPr>
        <w:t xml:space="preserve"> </w:t>
      </w:r>
      <w:r w:rsidR="00DE1D03" w:rsidRPr="002454C0">
        <w:rPr>
          <w:szCs w:val="22"/>
        </w:rPr>
        <w:t xml:space="preserve">Использовать </w:t>
      </w:r>
      <w:r w:rsidR="00FF4A30" w:rsidRPr="002454C0">
        <w:rPr>
          <w:szCs w:val="22"/>
        </w:rPr>
        <w:t xml:space="preserve">Объект (все </w:t>
      </w:r>
      <w:r w:rsidR="00FF4A30" w:rsidRPr="00E0272C">
        <w:rPr>
          <w:szCs w:val="22"/>
        </w:rPr>
        <w:t>его части) исключительно в соответствии с видом разрешенного использования  и целью предоставления Объекта  способами</w:t>
      </w:r>
      <w:r w:rsidR="00FF4A30" w:rsidRPr="002454C0">
        <w:rPr>
          <w:szCs w:val="22"/>
        </w:rPr>
        <w:t>, которые не должны наносить вред окружающей среде, в том числе земле как природному объекту.</w:t>
      </w:r>
    </w:p>
    <w:p w14:paraId="740A33D4" w14:textId="0086D676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4.2.3</w:t>
      </w:r>
      <w:proofErr w:type="gramStart"/>
      <w:r w:rsidR="00E46DD5" w:rsidRPr="002454C0">
        <w:rPr>
          <w:szCs w:val="22"/>
        </w:rPr>
        <w:t xml:space="preserve"> </w:t>
      </w:r>
      <w:r w:rsidR="00DE1D03" w:rsidRPr="002454C0">
        <w:rPr>
          <w:szCs w:val="22"/>
        </w:rPr>
        <w:t>С</w:t>
      </w:r>
      <w:proofErr w:type="gramEnd"/>
      <w:r w:rsidR="00DE1D03" w:rsidRPr="002454C0">
        <w:rPr>
          <w:szCs w:val="22"/>
        </w:rPr>
        <w:t>охранять межевые, геодезические и другие специальные знаки, установленные на Объекте в соответствии с законодательством.</w:t>
      </w:r>
    </w:p>
    <w:p w14:paraId="740A33D5" w14:textId="4FDE2D88" w:rsidR="00DE1D03" w:rsidRPr="00E0272C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E0272C">
        <w:rPr>
          <w:szCs w:val="22"/>
        </w:rPr>
        <w:t>4.2.4.</w:t>
      </w:r>
      <w:r w:rsidR="00DE1D03" w:rsidRPr="00E0272C">
        <w:rPr>
          <w:szCs w:val="22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</w:p>
    <w:p w14:paraId="740A33D6" w14:textId="19858AE2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4.2.5.</w:t>
      </w:r>
      <w:r w:rsidR="00DE1D03" w:rsidRPr="002454C0">
        <w:rPr>
          <w:szCs w:val="22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14:paraId="740A33D7" w14:textId="332DC230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4.2.6.</w:t>
      </w:r>
      <w:r w:rsidR="00DE1D03" w:rsidRPr="002454C0">
        <w:rPr>
          <w:szCs w:val="22"/>
        </w:rPr>
        <w:t>Не нарушать права других землепользователей и природопользователей.</w:t>
      </w:r>
    </w:p>
    <w:p w14:paraId="740A33D8" w14:textId="7D7F8D37" w:rsidR="00DE1D03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4.2.7.</w:t>
      </w:r>
      <w:r w:rsidR="00DE1D03" w:rsidRPr="002454C0">
        <w:rPr>
          <w:szCs w:val="22"/>
        </w:rPr>
        <w:t xml:space="preserve">Соблюдать требования, установленные нормативными правовыми актами для эксплуатации </w:t>
      </w:r>
      <w:r w:rsidR="00DE1D03" w:rsidRPr="002454C0">
        <w:rPr>
          <w:szCs w:val="22"/>
        </w:rPr>
        <w:lastRenderedPageBreak/>
        <w:t>подземных и наземных коммуникаций, сооружений, дорог, проездов и не препятствовать их ремонту и обслуживанию.</w:t>
      </w:r>
    </w:p>
    <w:p w14:paraId="746F5E80" w14:textId="215978C2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r w:rsidRPr="002454C0">
        <w:rPr>
          <w:szCs w:val="22"/>
        </w:rPr>
        <w:t>4.2.8.</w:t>
      </w:r>
      <w:r w:rsidR="00DE1D03" w:rsidRPr="002454C0">
        <w:rPr>
          <w:szCs w:val="22"/>
        </w:rPr>
        <w:t xml:space="preserve">Обеспечивать </w:t>
      </w:r>
      <w:r w:rsidR="00FF4A30" w:rsidRPr="002454C0">
        <w:rPr>
          <w:szCs w:val="22"/>
        </w:rPr>
        <w:t xml:space="preserve">представителям </w:t>
      </w:r>
      <w:r w:rsidR="00FF4A30" w:rsidRPr="00E0272C">
        <w:rPr>
          <w:szCs w:val="22"/>
        </w:rPr>
        <w:t xml:space="preserve">Арендодателя, органам государственного земельного надзора и муниципального земельного контроля по первому  требованию беспрепятственный доступ на Объект для его осмотра, осуществления </w:t>
      </w:r>
      <w:proofErr w:type="gramStart"/>
      <w:r w:rsidR="00FF4A30" w:rsidRPr="00E0272C">
        <w:rPr>
          <w:szCs w:val="22"/>
        </w:rPr>
        <w:t>контроля</w:t>
      </w:r>
      <w:r w:rsidR="00FF4A30" w:rsidRPr="002454C0">
        <w:rPr>
          <w:szCs w:val="22"/>
        </w:rPr>
        <w:t xml:space="preserve"> за</w:t>
      </w:r>
      <w:proofErr w:type="gramEnd"/>
      <w:r w:rsidR="00FF4A30" w:rsidRPr="002454C0">
        <w:rPr>
          <w:szCs w:val="22"/>
        </w:rPr>
        <w:t xml:space="preserve"> его использованием и проверки соблюдения условий </w:t>
      </w:r>
      <w:r w:rsidR="00DE1D03" w:rsidRPr="002454C0">
        <w:rPr>
          <w:szCs w:val="22"/>
        </w:rPr>
        <w:t>Договора.</w:t>
      </w:r>
    </w:p>
    <w:p w14:paraId="065ADE03" w14:textId="007A7509" w:rsidR="00FF4A30" w:rsidRPr="002454C0" w:rsidRDefault="002454C0" w:rsidP="00C55171">
      <w:pPr>
        <w:pStyle w:val="3"/>
        <w:numPr>
          <w:ilvl w:val="0"/>
          <w:numId w:val="0"/>
        </w:numPr>
        <w:ind w:left="567" w:hanging="567"/>
        <w:rPr>
          <w:szCs w:val="22"/>
        </w:rPr>
      </w:pPr>
      <w:proofErr w:type="gramStart"/>
      <w:r w:rsidRPr="002454C0">
        <w:rPr>
          <w:szCs w:val="22"/>
        </w:rPr>
        <w:t>4.2.9.</w:t>
      </w:r>
      <w:r w:rsidR="00DE1D03" w:rsidRPr="002454C0">
        <w:rPr>
          <w:szCs w:val="22"/>
        </w:rPr>
        <w:t xml:space="preserve">Если </w:t>
      </w:r>
      <w:r w:rsidR="00FF4A30" w:rsidRPr="002454C0">
        <w:rPr>
          <w:szCs w:val="22"/>
        </w:rPr>
        <w:t>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FF4A30" w:rsidRPr="002454C0">
        <w:rPr>
          <w:szCs w:val="22"/>
        </w:rPr>
        <w:tab/>
      </w:r>
      <w:proofErr w:type="gramEnd"/>
    </w:p>
    <w:p w14:paraId="6703DFE5" w14:textId="0102EAF7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4.2.10.</w:t>
      </w:r>
      <w:r w:rsidR="00FF4A30" w:rsidRPr="002454C0">
        <w:rPr>
          <w:szCs w:val="22"/>
        </w:rPr>
        <w:tab/>
        <w:t>Не размещать на Объекте наружной рекламы (плакатов, стендов, щитов и т.д.)</w:t>
      </w:r>
      <w:r w:rsidR="00AC77EB" w:rsidRPr="002454C0">
        <w:rPr>
          <w:szCs w:val="22"/>
        </w:rPr>
        <w:t>.</w:t>
      </w:r>
      <w:r w:rsidR="00FF4A30" w:rsidRPr="002454C0">
        <w:rPr>
          <w:szCs w:val="22"/>
        </w:rPr>
        <w:t xml:space="preserve"> </w:t>
      </w:r>
    </w:p>
    <w:p w14:paraId="1AB146FC" w14:textId="71ECF14A" w:rsidR="00FF4A30" w:rsidRPr="002454C0" w:rsidRDefault="002454C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4.2.11</w:t>
      </w:r>
      <w:r w:rsidR="00FF4A30" w:rsidRPr="002454C0">
        <w:rPr>
          <w:szCs w:val="22"/>
        </w:rPr>
        <w:t>.</w:t>
      </w:r>
      <w:r w:rsidR="00FF4A30" w:rsidRPr="002454C0">
        <w:rPr>
          <w:szCs w:val="22"/>
        </w:rPr>
        <w:tab/>
        <w:t>Обеспечивать  в отношении Объекта и прилегающей территории соблюдение:</w:t>
      </w:r>
    </w:p>
    <w:p w14:paraId="1DFCEF84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а) санитарно-эпидемиологических норм и правил;</w:t>
      </w:r>
    </w:p>
    <w:p w14:paraId="0B7D56C0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б) противопожарных  норм и правил;</w:t>
      </w:r>
    </w:p>
    <w:p w14:paraId="6275B547" w14:textId="77777777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в) действующих Правил благоустройства территории Златоустовского городского округа;</w:t>
      </w:r>
    </w:p>
    <w:p w14:paraId="58B8411A" w14:textId="6B1FA64D" w:rsidR="00FF4A30" w:rsidRPr="002454C0" w:rsidRDefault="00FF4A30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454C0">
        <w:rPr>
          <w:szCs w:val="22"/>
        </w:rPr>
        <w:t>г) иных требований законодательства</w:t>
      </w:r>
      <w:r w:rsidR="00AE3D68" w:rsidRPr="002454C0">
        <w:rPr>
          <w:szCs w:val="22"/>
        </w:rPr>
        <w:t xml:space="preserve"> по содержанию данного Объекта;</w:t>
      </w:r>
    </w:p>
    <w:p w14:paraId="4B70617C" w14:textId="535098BC" w:rsidR="00AE3D68" w:rsidRPr="0027357A" w:rsidRDefault="00AE3D68" w:rsidP="00C55171">
      <w:pPr>
        <w:pStyle w:val="-"/>
        <w:numPr>
          <w:ilvl w:val="0"/>
          <w:numId w:val="0"/>
        </w:numPr>
        <w:ind w:left="567"/>
        <w:rPr>
          <w:szCs w:val="22"/>
        </w:rPr>
      </w:pPr>
      <w:r w:rsidRPr="0027357A">
        <w:rPr>
          <w:szCs w:val="22"/>
        </w:rPr>
        <w:t>д) в зимний период осуществлять очистку Объекта и прилегающей территории к нему от снежного покрова.</w:t>
      </w:r>
    </w:p>
    <w:p w14:paraId="2FA67A42" w14:textId="369E03C1" w:rsidR="00FF4A30" w:rsidRPr="00E0272C" w:rsidRDefault="00FF4A30" w:rsidP="00C55171">
      <w:pPr>
        <w:pStyle w:val="3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2</w:t>
      </w:r>
      <w:r w:rsidR="00A7729D" w:rsidRPr="002454C0">
        <w:rPr>
          <w:szCs w:val="22"/>
        </w:rPr>
        <w:t xml:space="preserve">. </w:t>
      </w:r>
      <w:r w:rsidR="00A7729D" w:rsidRPr="00E0272C">
        <w:rPr>
          <w:szCs w:val="22"/>
        </w:rPr>
        <w:t xml:space="preserve">Арендатор обязан  сдать документы (договор, соглашение) в МФЦ в течение 5 рабочих дней со дня их подписания. </w:t>
      </w:r>
    </w:p>
    <w:p w14:paraId="573788E5" w14:textId="28FCFF34" w:rsidR="00FF4A30" w:rsidRPr="00E0272C" w:rsidRDefault="00FF4A30" w:rsidP="00C55171">
      <w:pPr>
        <w:pStyle w:val="-"/>
        <w:numPr>
          <w:ilvl w:val="0"/>
          <w:numId w:val="0"/>
        </w:numPr>
        <w:ind w:left="567" w:hanging="708"/>
        <w:rPr>
          <w:szCs w:val="22"/>
        </w:rPr>
      </w:pPr>
      <w:r w:rsidRPr="002454C0">
        <w:rPr>
          <w:szCs w:val="22"/>
        </w:rPr>
        <w:t>4.2.1</w:t>
      </w:r>
      <w:r w:rsidR="002454C0" w:rsidRPr="002454C0">
        <w:rPr>
          <w:szCs w:val="22"/>
        </w:rPr>
        <w:t>3</w:t>
      </w:r>
      <w:r w:rsidRPr="002454C0">
        <w:rPr>
          <w:szCs w:val="22"/>
        </w:rPr>
        <w:t>.</w:t>
      </w:r>
      <w:r w:rsidRPr="002454C0">
        <w:rPr>
          <w:szCs w:val="22"/>
        </w:rPr>
        <w:tab/>
        <w:t xml:space="preserve">При изменении организационно-правовой формы, наименования, юридического адреса, банковских реквизитов или его </w:t>
      </w:r>
      <w:r w:rsidRPr="00E0272C">
        <w:rPr>
          <w:szCs w:val="22"/>
        </w:rPr>
        <w:t>реорганизации Арендатор обязан в десятидневный срок уведомить Арендодателя о таких изменениях.</w:t>
      </w:r>
    </w:p>
    <w:p w14:paraId="088B8B2B" w14:textId="7561527A" w:rsidR="00FF4A30" w:rsidRPr="00E0272C" w:rsidRDefault="002454C0" w:rsidP="00C55171">
      <w:pPr>
        <w:widowControl/>
        <w:shd w:val="clear" w:color="auto" w:fill="FFFFFF"/>
        <w:ind w:left="567" w:hanging="708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4.2.1</w:t>
      </w:r>
      <w:r w:rsidR="00C55171" w:rsidRPr="00E0272C">
        <w:rPr>
          <w:sz w:val="22"/>
          <w:szCs w:val="22"/>
        </w:rPr>
        <w:t>4</w:t>
      </w:r>
      <w:r w:rsidR="00FF4A30" w:rsidRPr="00E0272C">
        <w:rPr>
          <w:sz w:val="22"/>
          <w:szCs w:val="22"/>
        </w:rPr>
        <w:t>.</w:t>
      </w:r>
      <w:r w:rsidR="00FF4A30" w:rsidRPr="00E0272C">
        <w:rPr>
          <w:sz w:val="22"/>
          <w:szCs w:val="22"/>
        </w:rPr>
        <w:tab/>
        <w:t xml:space="preserve">Письменно сообщить Арендодателю не позднее, чем за один месяца о предстоящем досрочном освобождении Объекта и передать его по Акту приема-передачи. </w:t>
      </w:r>
    </w:p>
    <w:p w14:paraId="740A33E5" w14:textId="0839D6D5" w:rsidR="00FE2626" w:rsidRPr="00EB0114" w:rsidRDefault="00FE2626" w:rsidP="00FF4A30">
      <w:pPr>
        <w:pStyle w:val="3"/>
        <w:numPr>
          <w:ilvl w:val="0"/>
          <w:numId w:val="0"/>
        </w:numPr>
        <w:ind w:left="357" w:hanging="357"/>
      </w:pPr>
    </w:p>
    <w:p w14:paraId="740A33E6" w14:textId="12DF775A" w:rsidR="00FE2626" w:rsidRPr="00EB0114" w:rsidRDefault="00FC6B53" w:rsidP="00FC6B53">
      <w:pPr>
        <w:pStyle w:val="10"/>
      </w:pPr>
      <w:r w:rsidRPr="00FC6B53">
        <w:rPr>
          <w:caps w:val="0"/>
        </w:rPr>
        <w:t>5.</w:t>
      </w:r>
      <w:r>
        <w:t xml:space="preserve"> </w:t>
      </w:r>
      <w:r w:rsidR="00FE2626" w:rsidRPr="00EB0114">
        <w:t>ОТВЕТСТВЕННОСТЬ СТОРОН</w:t>
      </w:r>
    </w:p>
    <w:p w14:paraId="740A33E7" w14:textId="21F2736A" w:rsidR="00FE2626" w:rsidRPr="00EB0114" w:rsidRDefault="00FC6B53" w:rsidP="005D785C">
      <w:pPr>
        <w:pStyle w:val="2"/>
      </w:pPr>
      <w:r>
        <w:t xml:space="preserve">5.1. </w:t>
      </w:r>
      <w:r w:rsidR="00FE2626" w:rsidRPr="00EB0114">
        <w:t>За неисполнение или ненадлежащее исполнение насто</w:t>
      </w:r>
      <w:r w:rsidR="00FE2626" w:rsidRPr="00EB0114">
        <w:softHyphen/>
        <w:t xml:space="preserve">ящего Договора стороны несут ответственность в соответствии с настоящим Договором, </w:t>
      </w:r>
      <w:r w:rsidR="004541BA" w:rsidRPr="00EB0114">
        <w:t>законодательством Российской Фе</w:t>
      </w:r>
      <w:r w:rsidR="00FE2626" w:rsidRPr="00EB0114">
        <w:t xml:space="preserve">дерации и нормативными </w:t>
      </w:r>
      <w:r w:rsidR="004541BA" w:rsidRPr="00EB0114">
        <w:t>правовыми актами Челябинской об</w:t>
      </w:r>
      <w:r w:rsidR="00FE2626" w:rsidRPr="00EB0114">
        <w:t>ласти.</w:t>
      </w:r>
    </w:p>
    <w:p w14:paraId="740A33E8" w14:textId="12341429" w:rsidR="00FE2626" w:rsidRPr="002C4CFD" w:rsidRDefault="00C55171" w:rsidP="005D785C">
      <w:pPr>
        <w:pStyle w:val="2"/>
        <w:rPr>
          <w:color w:val="D99594"/>
        </w:rPr>
      </w:pPr>
      <w:r>
        <w:t xml:space="preserve">   </w:t>
      </w:r>
      <w:r w:rsidR="00FC6B53">
        <w:t xml:space="preserve">5.2. </w:t>
      </w:r>
      <w:r>
        <w:t xml:space="preserve">  </w:t>
      </w:r>
      <w:r w:rsidR="00923181" w:rsidRPr="0032193B">
        <w:t>В случае нарушения сроков внесения ар</w:t>
      </w:r>
      <w:r w:rsidR="00923181">
        <w:t>ендной платы</w:t>
      </w:r>
      <w:r w:rsidR="00923181" w:rsidRPr="0032193B">
        <w:t>, установленных настоящим Дог</w:t>
      </w:r>
      <w:r w:rsidR="00923181">
        <w:t>овором, Арендатор</w:t>
      </w:r>
      <w:r w:rsidR="00923181"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 w:rsidR="00923181">
        <w:t xml:space="preserve">ждый календарный </w:t>
      </w:r>
      <w:r w:rsidR="00923181" w:rsidRPr="00B15499">
        <w:rPr>
          <w:color w:val="auto"/>
        </w:rPr>
        <w:t>день просрочки</w:t>
      </w:r>
      <w:r w:rsidR="001F2969" w:rsidRPr="00B15499">
        <w:rPr>
          <w:color w:val="auto"/>
        </w:rPr>
        <w:t>.</w:t>
      </w:r>
      <w:r w:rsidR="00FE2626" w:rsidRPr="002C4CFD">
        <w:rPr>
          <w:color w:val="D99594"/>
        </w:rPr>
        <w:t xml:space="preserve"> </w:t>
      </w:r>
    </w:p>
    <w:p w14:paraId="10E7988F" w14:textId="455030A4" w:rsidR="00D4336C" w:rsidRPr="002C4CFD" w:rsidRDefault="004541BA" w:rsidP="005D785C">
      <w:pPr>
        <w:pStyle w:val="2"/>
      </w:pPr>
      <w:r w:rsidRPr="002C4CFD">
        <w:t xml:space="preserve"> </w:t>
      </w:r>
      <w:r w:rsidR="005F4F84">
        <w:t xml:space="preserve">  </w:t>
      </w:r>
    </w:p>
    <w:p w14:paraId="295D151B" w14:textId="77777777" w:rsidR="00D4336C" w:rsidRPr="00EB0114" w:rsidRDefault="00D4336C" w:rsidP="005D785C">
      <w:pPr>
        <w:pStyle w:val="2"/>
      </w:pPr>
    </w:p>
    <w:p w14:paraId="72FF7603" w14:textId="77777777" w:rsidR="00D4336C" w:rsidRDefault="00D4336C" w:rsidP="00D4336C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14:paraId="34639D08" w14:textId="77777777" w:rsidR="00D4336C" w:rsidRPr="002B32ED" w:rsidRDefault="00D4336C" w:rsidP="00D4336C">
      <w:pPr>
        <w:widowControl/>
        <w:shd w:val="clear" w:color="auto" w:fill="FFFFFF"/>
        <w:ind w:left="680" w:hanging="680"/>
        <w:jc w:val="center"/>
        <w:rPr>
          <w:b/>
          <w:sz w:val="22"/>
          <w:szCs w:val="22"/>
        </w:rPr>
      </w:pPr>
      <w:r w:rsidRPr="002B32ED">
        <w:rPr>
          <w:b/>
          <w:color w:val="000000"/>
          <w:sz w:val="22"/>
          <w:szCs w:val="22"/>
        </w:rPr>
        <w:t>6. ОСОБЫЕ УСЛОВИЯ</w:t>
      </w:r>
    </w:p>
    <w:p w14:paraId="6C8BF9F2" w14:textId="77777777" w:rsidR="00D4336C" w:rsidRPr="002B32ED" w:rsidRDefault="00D4336C" w:rsidP="00D4336C">
      <w:pPr>
        <w:widowControl/>
        <w:jc w:val="both"/>
        <w:rPr>
          <w:sz w:val="22"/>
          <w:szCs w:val="22"/>
        </w:rPr>
      </w:pPr>
    </w:p>
    <w:p w14:paraId="138A9E8F" w14:textId="47F184A7" w:rsidR="00853AF3" w:rsidRPr="002B32ED" w:rsidRDefault="00D4336C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     </w:t>
      </w:r>
      <w:r w:rsidRPr="002B32ED">
        <w:rPr>
          <w:b/>
          <w:sz w:val="22"/>
          <w:szCs w:val="22"/>
        </w:rPr>
        <w:t>Арендатор не вправе:</w:t>
      </w:r>
    </w:p>
    <w:p w14:paraId="177AE28F" w14:textId="4028880C" w:rsidR="00853AF3" w:rsidRPr="002B32ED" w:rsidRDefault="00853AF3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 xml:space="preserve">6.1.1. осуществлять </w:t>
      </w:r>
      <w:r w:rsidR="00A7729D" w:rsidRPr="002B32ED">
        <w:rPr>
          <w:sz w:val="22"/>
          <w:szCs w:val="22"/>
        </w:rPr>
        <w:t>возведение</w:t>
      </w:r>
      <w:r w:rsidRPr="002B32ED">
        <w:rPr>
          <w:sz w:val="22"/>
          <w:szCs w:val="22"/>
        </w:rPr>
        <w:t xml:space="preserve"> </w:t>
      </w:r>
      <w:r w:rsidR="00BA6FF0" w:rsidRPr="002B32ED">
        <w:rPr>
          <w:sz w:val="22"/>
          <w:szCs w:val="22"/>
        </w:rPr>
        <w:t>каких-</w:t>
      </w:r>
      <w:r w:rsidRPr="002B32ED">
        <w:rPr>
          <w:sz w:val="22"/>
          <w:szCs w:val="22"/>
        </w:rPr>
        <w:t>либо объектов</w:t>
      </w:r>
      <w:r w:rsidR="00BA6FF0" w:rsidRPr="002B32ED">
        <w:rPr>
          <w:sz w:val="22"/>
          <w:szCs w:val="22"/>
        </w:rPr>
        <w:t xml:space="preserve"> капитального строительства</w:t>
      </w:r>
      <w:r w:rsidRPr="002B32ED">
        <w:rPr>
          <w:sz w:val="22"/>
          <w:szCs w:val="22"/>
        </w:rPr>
        <w:t>;</w:t>
      </w:r>
    </w:p>
    <w:p w14:paraId="71F89356" w14:textId="77777777" w:rsidR="002B32ED" w:rsidRPr="002B32ED" w:rsidRDefault="00BA6FF0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</w:t>
      </w:r>
      <w:r w:rsidR="00956C6B" w:rsidRPr="002B32ED">
        <w:rPr>
          <w:sz w:val="22"/>
          <w:szCs w:val="22"/>
        </w:rPr>
        <w:t>2</w:t>
      </w:r>
      <w:r w:rsidR="00D4336C" w:rsidRPr="002B32ED">
        <w:rPr>
          <w:sz w:val="22"/>
          <w:szCs w:val="22"/>
        </w:rPr>
        <w:t xml:space="preserve">. </w:t>
      </w:r>
      <w:r w:rsidR="002B32ED" w:rsidRPr="002B32ED">
        <w:rPr>
          <w:sz w:val="22"/>
          <w:szCs w:val="22"/>
        </w:rPr>
        <w:t xml:space="preserve">сдавать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2B32ED" w:rsidRPr="002B32ED">
        <w:rPr>
          <w:sz w:val="22"/>
          <w:szCs w:val="22"/>
        </w:rPr>
        <w:t>обязательствам</w:t>
      </w:r>
      <w:proofErr w:type="gramEnd"/>
      <w:r w:rsidR="002B32ED" w:rsidRPr="002B32ED">
        <w:rPr>
          <w:sz w:val="22"/>
          <w:szCs w:val="22"/>
        </w:rPr>
        <w:t xml:space="preserve"> возникшим из заключенного на торгах договора;</w:t>
      </w:r>
    </w:p>
    <w:p w14:paraId="68392D12" w14:textId="77777777"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6.1.4. вносить арендные права в качестве вкладов в уставные капиталы хозяйственных товариществ и обществ или в качестве паевых взносов в производственные кооперативы.</w:t>
      </w:r>
    </w:p>
    <w:p w14:paraId="7482FBDB" w14:textId="77777777" w:rsidR="002B32ED" w:rsidRPr="002B32ED" w:rsidRDefault="002B32ED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6.2. 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14:paraId="1E27F0EF" w14:textId="58DEAF51" w:rsidR="00D4336C" w:rsidRPr="002B32ED" w:rsidRDefault="00D4336C" w:rsidP="002B32ED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6.3. Заключение договора на новый срок осуществляется путем проведения торгов в соответствии с действующим законодательством.</w:t>
      </w:r>
    </w:p>
    <w:p w14:paraId="3A040965" w14:textId="3B997EBD" w:rsidR="00C10069" w:rsidRPr="002B32ED" w:rsidRDefault="00C10069" w:rsidP="00C55171">
      <w:pPr>
        <w:widowControl/>
        <w:ind w:left="567" w:hanging="567"/>
        <w:jc w:val="both"/>
        <w:rPr>
          <w:sz w:val="22"/>
          <w:szCs w:val="22"/>
        </w:rPr>
      </w:pPr>
      <w:r w:rsidRPr="002B32ED">
        <w:rPr>
          <w:sz w:val="22"/>
          <w:szCs w:val="22"/>
        </w:rPr>
        <w:t>6.4. Договор подлежит государственной регистрации в порядке предусмотренной ч. 2 ст. 19 Федерального закона от 13 июля 2015 г. N 218-ФЗ «О государственной регистрации недвижимости».</w:t>
      </w:r>
    </w:p>
    <w:p w14:paraId="4ADCF714" w14:textId="5D7C96AD" w:rsidR="00A14CD1" w:rsidRPr="001D5047" w:rsidRDefault="0055065D" w:rsidP="00D4336C">
      <w:pPr>
        <w:widowControl/>
        <w:jc w:val="both"/>
        <w:rPr>
          <w:color w:val="FF0000"/>
          <w:sz w:val="24"/>
          <w:szCs w:val="24"/>
        </w:rPr>
      </w:pPr>
      <w:r w:rsidRPr="001D5047">
        <w:rPr>
          <w:color w:val="FF0000"/>
          <w:sz w:val="24"/>
          <w:szCs w:val="24"/>
        </w:rPr>
        <w:t>6.5.</w:t>
      </w:r>
      <w:r w:rsidRPr="001D5047">
        <w:rPr>
          <w:color w:val="FF0000"/>
          <w:sz w:val="18"/>
          <w:szCs w:val="18"/>
        </w:rPr>
        <w:t xml:space="preserve"> </w:t>
      </w:r>
      <w:r w:rsidRPr="001D5047">
        <w:rPr>
          <w:color w:val="FF0000"/>
          <w:sz w:val="22"/>
          <w:szCs w:val="22"/>
        </w:rPr>
        <w:t>Ограничение прав на земельные участки:</w:t>
      </w:r>
      <w:r w:rsidRPr="001D5047">
        <w:rPr>
          <w:color w:val="FF0000"/>
          <w:sz w:val="18"/>
          <w:szCs w:val="18"/>
        </w:rPr>
        <w:t xml:space="preserve">  </w:t>
      </w:r>
      <w:r w:rsidRPr="001D5047">
        <w:rPr>
          <w:color w:val="000000" w:themeColor="text1"/>
          <w:sz w:val="22"/>
          <w:szCs w:val="22"/>
        </w:rPr>
        <w:t xml:space="preserve"> </w:t>
      </w:r>
      <w:r w:rsidR="001D5047" w:rsidRPr="001D5047">
        <w:rPr>
          <w:color w:val="000000" w:themeColor="text1"/>
          <w:sz w:val="22"/>
          <w:szCs w:val="22"/>
        </w:rPr>
        <w:t>- В  соответствии с письмом ЧОБУ «</w:t>
      </w:r>
      <w:proofErr w:type="spellStart"/>
      <w:r w:rsidR="001D5047" w:rsidRPr="001D5047">
        <w:rPr>
          <w:color w:val="000000" w:themeColor="text1"/>
          <w:sz w:val="22"/>
          <w:szCs w:val="22"/>
        </w:rPr>
        <w:t>Златоустовское</w:t>
      </w:r>
      <w:proofErr w:type="spellEnd"/>
      <w:r w:rsidR="001D5047" w:rsidRPr="001D5047">
        <w:rPr>
          <w:color w:val="000000" w:themeColor="text1"/>
          <w:sz w:val="22"/>
          <w:szCs w:val="22"/>
        </w:rPr>
        <w:t xml:space="preserve"> лесничество» от 22.04.2019г. №343 земельный участок частично принадлежит землям лесного фонда ЧОБУ «Златоустовское лесничество» в квартале №6 выделе №9 </w:t>
      </w:r>
      <w:proofErr w:type="spellStart"/>
      <w:r w:rsidR="001D5047" w:rsidRPr="001D5047">
        <w:rPr>
          <w:color w:val="000000" w:themeColor="text1"/>
          <w:sz w:val="22"/>
          <w:szCs w:val="22"/>
        </w:rPr>
        <w:t>Кувашинского</w:t>
      </w:r>
      <w:proofErr w:type="spellEnd"/>
      <w:r w:rsidR="001D5047" w:rsidRPr="001D5047">
        <w:rPr>
          <w:color w:val="000000" w:themeColor="text1"/>
          <w:sz w:val="22"/>
          <w:szCs w:val="22"/>
        </w:rPr>
        <w:t xml:space="preserve"> участкового </w:t>
      </w:r>
      <w:r w:rsidR="001D5047" w:rsidRPr="001D5047">
        <w:rPr>
          <w:color w:val="000000" w:themeColor="text1"/>
          <w:sz w:val="22"/>
          <w:szCs w:val="22"/>
        </w:rPr>
        <w:lastRenderedPageBreak/>
        <w:t>лесничества.</w:t>
      </w:r>
      <w:r w:rsidRPr="001D5047">
        <w:rPr>
          <w:color w:val="000000" w:themeColor="text1"/>
          <w:sz w:val="22"/>
          <w:szCs w:val="22"/>
        </w:rPr>
        <w:t xml:space="preserve">  </w:t>
      </w:r>
      <w:bookmarkStart w:id="0" w:name="_GoBack"/>
      <w:bookmarkEnd w:id="0"/>
      <w:r w:rsidRPr="001D5047">
        <w:rPr>
          <w:color w:val="000000" w:themeColor="text1"/>
          <w:sz w:val="22"/>
          <w:szCs w:val="22"/>
        </w:rPr>
        <w:t>Только для субъектов малого и среднего предпринимательства (в том числе и зарегистрированных, в качестве самозанятых)</w:t>
      </w:r>
    </w:p>
    <w:p w14:paraId="09C0B6D7" w14:textId="3F174155" w:rsidR="00773C8B" w:rsidRPr="00EB0114" w:rsidRDefault="00D4336C" w:rsidP="00015F21">
      <w:pPr>
        <w:pStyle w:val="10"/>
      </w:pPr>
      <w:r>
        <w:t>7.</w:t>
      </w:r>
      <w:r w:rsidR="00FE2626" w:rsidRPr="00EB0114">
        <w:t>ПРЕКРАЩЕНИЕ ДЕЙСТВИЯ ДОГОВОРА</w:t>
      </w:r>
    </w:p>
    <w:p w14:paraId="6C9AF6A2" w14:textId="608A1CBE" w:rsidR="00773C8B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b/>
          <w:color w:val="000000"/>
          <w:sz w:val="24"/>
          <w:szCs w:val="24"/>
        </w:rPr>
        <w:t>7.1.</w:t>
      </w:r>
      <w:r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ab/>
      </w:r>
      <w:r w:rsidRPr="00B15499">
        <w:rPr>
          <w:sz w:val="22"/>
          <w:szCs w:val="22"/>
        </w:rPr>
        <w:t>Договор прекращает свое действие:</w:t>
      </w:r>
    </w:p>
    <w:p w14:paraId="3AF6E729" w14:textId="1961041B" w:rsidR="00D4336C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7.1.1.</w:t>
      </w:r>
      <w:r w:rsidRPr="00E0272C">
        <w:rPr>
          <w:sz w:val="22"/>
          <w:szCs w:val="22"/>
        </w:rPr>
        <w:tab/>
        <w:t>по истечении срока, установленного в п. 1.4 Договора. Действие договора прекращается без направления Арендатору уведомления об этом;</w:t>
      </w:r>
    </w:p>
    <w:p w14:paraId="2D0EEFF4" w14:textId="77777777" w:rsidR="00D4336C" w:rsidRPr="00E0272C" w:rsidRDefault="00D4336C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>7.1.2.</w:t>
      </w:r>
      <w:r w:rsidRPr="00E0272C">
        <w:rPr>
          <w:sz w:val="22"/>
          <w:szCs w:val="22"/>
        </w:rPr>
        <w:tab/>
        <w:t>по соглашению сторон в порядке, предусмотренном законодательством Российской Федерации.</w:t>
      </w:r>
    </w:p>
    <w:p w14:paraId="1DFB92CA" w14:textId="3F489A28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7.1.3. </w:t>
      </w:r>
      <w:r w:rsidR="00C55171" w:rsidRPr="00E0272C">
        <w:rPr>
          <w:sz w:val="22"/>
          <w:szCs w:val="22"/>
        </w:rPr>
        <w:t>д</w:t>
      </w:r>
      <w:r w:rsidRPr="00E0272C">
        <w:rPr>
          <w:sz w:val="22"/>
          <w:szCs w:val="22"/>
        </w:rPr>
        <w:t>осрочно в судебном порядке по требованию одной из сторон в</w:t>
      </w:r>
      <w:r w:rsidRPr="00B15499">
        <w:rPr>
          <w:sz w:val="22"/>
          <w:szCs w:val="22"/>
        </w:rPr>
        <w:t xml:space="preserve"> порядке предусмотренной ст.450 ГК РФ.</w:t>
      </w:r>
    </w:p>
    <w:p w14:paraId="5E11CA34" w14:textId="206C1DCE" w:rsidR="00773C8B" w:rsidRPr="00B15499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>7.1.4.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Арендодателя в порядке предусмотренной ст.619 ГК РФ.</w:t>
      </w:r>
    </w:p>
    <w:p w14:paraId="1E866297" w14:textId="5DCFFC1C" w:rsidR="00773C8B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B15499">
        <w:rPr>
          <w:sz w:val="22"/>
          <w:szCs w:val="22"/>
        </w:rPr>
        <w:t xml:space="preserve">7.1.5. </w:t>
      </w:r>
      <w:r w:rsidR="00C55171">
        <w:rPr>
          <w:sz w:val="22"/>
          <w:szCs w:val="22"/>
        </w:rPr>
        <w:t>д</w:t>
      </w:r>
      <w:r w:rsidRPr="00B15499">
        <w:rPr>
          <w:sz w:val="22"/>
          <w:szCs w:val="22"/>
        </w:rPr>
        <w:t>осрочно в судебном порядке по требованию Арендатора в порядке предусмотренной ст. 620 ГК РФ.</w:t>
      </w:r>
    </w:p>
    <w:p w14:paraId="4213F2B5" w14:textId="31B5B8E2" w:rsidR="00D3768F" w:rsidRPr="006162DD" w:rsidRDefault="00773C8B" w:rsidP="00C55171">
      <w:pPr>
        <w:widowControl/>
        <w:shd w:val="clear" w:color="auto" w:fill="FFFFFF"/>
        <w:ind w:left="567" w:hanging="567"/>
        <w:jc w:val="both"/>
        <w:rPr>
          <w:sz w:val="22"/>
          <w:szCs w:val="22"/>
        </w:rPr>
      </w:pPr>
      <w:r w:rsidRPr="006162DD">
        <w:rPr>
          <w:sz w:val="22"/>
          <w:szCs w:val="22"/>
        </w:rPr>
        <w:t xml:space="preserve">7.1.6. </w:t>
      </w:r>
      <w:r w:rsidR="00C55171" w:rsidRPr="006162DD">
        <w:rPr>
          <w:sz w:val="22"/>
          <w:szCs w:val="22"/>
        </w:rPr>
        <w:t>д</w:t>
      </w:r>
      <w:r w:rsidRPr="006162DD">
        <w:rPr>
          <w:sz w:val="22"/>
          <w:szCs w:val="22"/>
        </w:rPr>
        <w:t>осрочно   в судебном порядке по требованию Арендодателя в случае неиспользования земельного участка, в течение трех лет.</w:t>
      </w:r>
    </w:p>
    <w:p w14:paraId="61CEDC22" w14:textId="238286F4" w:rsidR="00D3768F" w:rsidRPr="00B15499" w:rsidRDefault="00773C8B" w:rsidP="005D785C">
      <w:pPr>
        <w:pStyle w:val="2"/>
      </w:pPr>
      <w:r w:rsidRPr="006162DD">
        <w:rPr>
          <w:b/>
          <w:color w:val="auto"/>
        </w:rPr>
        <w:t>7.2.</w:t>
      </w:r>
      <w:r w:rsidR="00C55171" w:rsidRPr="006162DD">
        <w:rPr>
          <w:b/>
          <w:color w:val="auto"/>
        </w:rPr>
        <w:t xml:space="preserve">   </w:t>
      </w:r>
      <w:r w:rsidRPr="006162DD">
        <w:rPr>
          <w:color w:val="auto"/>
        </w:rPr>
        <w:t xml:space="preserve"> Арендодатель вправе отказаться</w:t>
      </w:r>
      <w:r w:rsidRPr="00B15499">
        <w:t xml:space="preserve">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99D21DD" w14:textId="617FF1BD" w:rsidR="00D3768F" w:rsidRPr="00B15499" w:rsidRDefault="00D3768F" w:rsidP="005D785C">
      <w:pPr>
        <w:pStyle w:val="2"/>
      </w:pPr>
      <w:r w:rsidRPr="00B15499">
        <w:rPr>
          <w:b/>
        </w:rPr>
        <w:t>7.3.</w:t>
      </w:r>
      <w:r w:rsidRPr="00B15499">
        <w:t xml:space="preserve"> </w:t>
      </w:r>
      <w:r w:rsidR="00C55171">
        <w:t xml:space="preserve">  </w:t>
      </w:r>
      <w:r w:rsidRPr="00B15499"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14:paraId="2C290A68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4.2.13 настоящего Договора;</w:t>
      </w:r>
    </w:p>
    <w:p w14:paraId="3D80F992" w14:textId="77777777" w:rsidR="00D3768F" w:rsidRPr="00B15499" w:rsidRDefault="00D3768F" w:rsidP="00EF399C">
      <w:pPr>
        <w:pStyle w:val="ConsPlusNormal"/>
        <w:widowControl/>
        <w:numPr>
          <w:ilvl w:val="0"/>
          <w:numId w:val="10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14:paraId="17F31BF3" w14:textId="396380C0" w:rsidR="00D3768F" w:rsidRPr="00B15499" w:rsidRDefault="00D3768F" w:rsidP="005D785C">
      <w:pPr>
        <w:pStyle w:val="2"/>
      </w:pPr>
      <w:r w:rsidRPr="00B15499">
        <w:rPr>
          <w:b/>
        </w:rPr>
        <w:t>7.4.</w:t>
      </w:r>
      <w:r w:rsidRPr="00B15499">
        <w:t xml:space="preserve"> Договор может быть досрочно прекращен во внесудебном порядке:</w:t>
      </w:r>
    </w:p>
    <w:p w14:paraId="6483FECF" w14:textId="77777777" w:rsidR="00D3768F" w:rsidRPr="00B15499" w:rsidRDefault="00D3768F" w:rsidP="00EF399C">
      <w:pPr>
        <w:pStyle w:val="-"/>
        <w:numPr>
          <w:ilvl w:val="0"/>
          <w:numId w:val="25"/>
        </w:numPr>
        <w:ind w:left="567" w:hanging="283"/>
        <w:rPr>
          <w:szCs w:val="22"/>
        </w:rPr>
      </w:pPr>
      <w:r w:rsidRPr="00B15499">
        <w:rPr>
          <w:szCs w:val="22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14:paraId="36D33A9E" w14:textId="77777777" w:rsidR="00D3768F" w:rsidRPr="00B15499" w:rsidRDefault="00D3768F" w:rsidP="00EF399C">
      <w:pPr>
        <w:pStyle w:val="ConsPlusNormal"/>
        <w:numPr>
          <w:ilvl w:val="0"/>
          <w:numId w:val="25"/>
        </w:numPr>
        <w:ind w:left="567" w:hanging="283"/>
        <w:jc w:val="both"/>
        <w:rPr>
          <w:sz w:val="22"/>
          <w:szCs w:val="22"/>
        </w:rPr>
      </w:pPr>
      <w:r w:rsidRPr="00B15499">
        <w:rPr>
          <w:rFonts w:ascii="Times New Roman" w:hAnsi="Times New Roman" w:cs="Times New Roman"/>
          <w:sz w:val="22"/>
          <w:szCs w:val="22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14:paraId="607C9D0F" w14:textId="3F7ABC59" w:rsidR="00D3768F" w:rsidRPr="006162DD" w:rsidRDefault="00D3768F" w:rsidP="005D785C">
      <w:pPr>
        <w:pStyle w:val="2"/>
        <w:rPr>
          <w:color w:val="auto"/>
        </w:rPr>
      </w:pPr>
      <w:r w:rsidRPr="00B15499">
        <w:rPr>
          <w:b/>
        </w:rPr>
        <w:t>7.5.</w:t>
      </w:r>
      <w:r w:rsidR="00B15499">
        <w:t xml:space="preserve"> </w:t>
      </w:r>
      <w:r w:rsidRPr="00B15499">
        <w:t xml:space="preserve">Об отказе от исполнения Договора по основаниям, установленным </w:t>
      </w:r>
      <w:proofErr w:type="spellStart"/>
      <w:r w:rsidRPr="00B15499">
        <w:t>п.п</w:t>
      </w:r>
      <w:proofErr w:type="spellEnd"/>
      <w:r w:rsidRPr="00B15499">
        <w:t>. 7.1. - 7.3. Договора, Арендодатель должен известить Арендатора не менее</w:t>
      </w:r>
      <w:proofErr w:type="gramStart"/>
      <w:r w:rsidRPr="00B15499">
        <w:t>,</w:t>
      </w:r>
      <w:proofErr w:type="gramEnd"/>
      <w:r w:rsidRPr="00B15499">
        <w:t xml:space="preserve"> </w:t>
      </w:r>
      <w:r w:rsidRPr="006162DD">
        <w:rPr>
          <w:color w:val="auto"/>
        </w:rPr>
        <w:t>чем за 10 рабочих дней.</w:t>
      </w:r>
    </w:p>
    <w:p w14:paraId="27A2243D" w14:textId="21E2D200" w:rsidR="00D3768F" w:rsidRPr="00B15499" w:rsidRDefault="00D3768F" w:rsidP="005D785C">
      <w:pPr>
        <w:pStyle w:val="2"/>
      </w:pPr>
      <w:r w:rsidRPr="00B15499">
        <w:rPr>
          <w:b/>
        </w:rPr>
        <w:t>7.6.</w:t>
      </w:r>
      <w:r w:rsidRPr="00B15499">
        <w:t xml:space="preserve"> 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14:paraId="740A33FC" w14:textId="6C458B7D" w:rsidR="00FE2626" w:rsidRPr="00EB0114" w:rsidRDefault="00FE2626" w:rsidP="005D785C">
      <w:pPr>
        <w:pStyle w:val="2"/>
      </w:pPr>
    </w:p>
    <w:p w14:paraId="740A33FD" w14:textId="6298883C" w:rsidR="00FE2626" w:rsidRPr="00EB0114" w:rsidRDefault="00B15499" w:rsidP="00015F21">
      <w:pPr>
        <w:pStyle w:val="10"/>
      </w:pPr>
      <w:r>
        <w:t xml:space="preserve">8. </w:t>
      </w:r>
      <w:r w:rsidR="00FE2626" w:rsidRPr="00EB0114">
        <w:t>ПРОЧИЕ УСЛОВИЯ</w:t>
      </w:r>
    </w:p>
    <w:p w14:paraId="740A33FE" w14:textId="10AF40D7" w:rsidR="001728AD" w:rsidRPr="00EB0114" w:rsidRDefault="00B15499" w:rsidP="005D785C">
      <w:pPr>
        <w:pStyle w:val="2"/>
      </w:pPr>
      <w:r>
        <w:t xml:space="preserve">8.1. </w:t>
      </w:r>
      <w:r w:rsidR="001728AD" w:rsidRPr="00EB0114">
        <w:t>Вопросы, не урегулированные Договором, регулируются действующим законодательством.</w:t>
      </w:r>
    </w:p>
    <w:p w14:paraId="740A33FF" w14:textId="2E571FD2" w:rsidR="001728AD" w:rsidRPr="00EB0114" w:rsidRDefault="00B15499" w:rsidP="005D785C">
      <w:pPr>
        <w:pStyle w:val="2"/>
      </w:pPr>
      <w:r>
        <w:t xml:space="preserve">8.2. </w:t>
      </w:r>
      <w:r w:rsidR="001728AD" w:rsidRPr="00EB0114">
        <w:t>Произведенные Арендатором неотделимые улучшения Объекта, после прекращения Договора переходят в собственность Арендодателя. Стоимость этих улучшений, а также оплата работ по их осуществлению, возмещению не подлежат.</w:t>
      </w:r>
    </w:p>
    <w:p w14:paraId="740A3400" w14:textId="5F6C791A" w:rsidR="001728AD" w:rsidRPr="00EB0114" w:rsidRDefault="00B15499" w:rsidP="005D785C">
      <w:pPr>
        <w:pStyle w:val="2"/>
      </w:pPr>
      <w:r>
        <w:t xml:space="preserve">8.3. </w:t>
      </w:r>
      <w:r w:rsidR="001728AD" w:rsidRPr="00EB0114"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14:paraId="740A3401" w14:textId="5F6ED507" w:rsidR="00FE2626" w:rsidRDefault="00B15499" w:rsidP="005D785C">
      <w:pPr>
        <w:pStyle w:val="2"/>
      </w:pPr>
      <w:r>
        <w:t xml:space="preserve">8.4. </w:t>
      </w:r>
      <w:r w:rsidR="001728AD" w:rsidRPr="00EB0114">
        <w:t xml:space="preserve">Договор составлен в 3-хэкземплярах, </w:t>
      </w:r>
      <w:proofErr w:type="gramStart"/>
      <w:r w:rsidR="001728AD" w:rsidRPr="00EB0114">
        <w:t>имеющих</w:t>
      </w:r>
      <w:proofErr w:type="gramEnd"/>
      <w:r w:rsidR="001728AD" w:rsidRPr="00EB0114">
        <w:t xml:space="preserve"> равную юридическую силу.</w:t>
      </w:r>
    </w:p>
    <w:p w14:paraId="68102A95" w14:textId="77777777" w:rsidR="005D785C" w:rsidRPr="00EB0114" w:rsidRDefault="005D785C" w:rsidP="005D785C">
      <w:pPr>
        <w:pStyle w:val="2"/>
      </w:pPr>
    </w:p>
    <w:p w14:paraId="740A3402" w14:textId="43092975" w:rsidR="00FE2626" w:rsidRDefault="005D785C" w:rsidP="005D785C">
      <w:pPr>
        <w:pStyle w:val="10"/>
        <w:spacing w:before="0" w:after="0"/>
      </w:pPr>
      <w:r>
        <w:t xml:space="preserve">         9.</w:t>
      </w:r>
      <w:r w:rsidR="00FE2626" w:rsidRPr="00EB0114">
        <w:t>ПРИЛОЖЕНИЕ К ДОГОВОРУ</w:t>
      </w:r>
    </w:p>
    <w:p w14:paraId="4F3E91FC" w14:textId="77777777" w:rsidR="005D785C" w:rsidRPr="00EB0114" w:rsidRDefault="005D785C" w:rsidP="005D785C">
      <w:pPr>
        <w:pStyle w:val="10"/>
        <w:spacing w:before="0" w:after="0"/>
      </w:pPr>
    </w:p>
    <w:p w14:paraId="740A3403" w14:textId="19D46167" w:rsidR="00FE2626" w:rsidRPr="00EB0114" w:rsidRDefault="001A0F12" w:rsidP="005D785C">
      <w:pPr>
        <w:pStyle w:val="2"/>
      </w:pPr>
      <w:r>
        <w:t>9.1.</w:t>
      </w:r>
      <w:r w:rsidR="00FE2626" w:rsidRPr="00EB0114">
        <w:t>Акт сдачи-приемки земельного участка.</w:t>
      </w:r>
    </w:p>
    <w:p w14:paraId="041570EC" w14:textId="77777777" w:rsidR="00EF399C" w:rsidRDefault="00EF399C" w:rsidP="005D785C">
      <w:pPr>
        <w:pStyle w:val="10"/>
        <w:spacing w:before="0" w:after="0"/>
      </w:pPr>
    </w:p>
    <w:p w14:paraId="740A3404" w14:textId="518834D6" w:rsidR="00FE2626" w:rsidRPr="00EB0114" w:rsidRDefault="005D785C" w:rsidP="005D785C">
      <w:pPr>
        <w:pStyle w:val="10"/>
        <w:spacing w:before="0" w:after="0"/>
      </w:pPr>
      <w:r>
        <w:t>10.</w:t>
      </w:r>
      <w:r w:rsidR="00FE2626" w:rsidRPr="00EB0114">
        <w:t>РЕКВИЗИТЫ СТОРОН</w:t>
      </w:r>
    </w:p>
    <w:p w14:paraId="740A3405" w14:textId="77777777" w:rsidR="00FE2626" w:rsidRPr="00EB0114" w:rsidRDefault="001728AD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EB0114">
        <w:rPr>
          <w:sz w:val="22"/>
          <w:szCs w:val="22"/>
        </w:rPr>
        <w:t>.Т</w:t>
      </w:r>
      <w:proofErr w:type="gramEnd"/>
      <w:r w:rsidRPr="00EB0114">
        <w:rPr>
          <w:sz w:val="22"/>
          <w:szCs w:val="22"/>
        </w:rPr>
        <w:t xml:space="preserve">аганайская,1, а/я 168, телефон руководителя: 62-10-48, </w:t>
      </w:r>
      <w:r w:rsidR="00FA5FF0">
        <w:rPr>
          <w:sz w:val="22"/>
          <w:szCs w:val="22"/>
        </w:rPr>
        <w:t xml:space="preserve">телефон отдела земельных отношений: </w:t>
      </w:r>
      <w:r w:rsidR="00D14F24" w:rsidRPr="00D14F24">
        <w:rPr>
          <w:sz w:val="22"/>
          <w:szCs w:val="22"/>
        </w:rPr>
        <w:t>62-18-66</w:t>
      </w:r>
      <w:r w:rsidR="00FE2626" w:rsidRPr="00EB0114">
        <w:rPr>
          <w:color w:val="000000"/>
          <w:sz w:val="22"/>
          <w:szCs w:val="22"/>
        </w:rPr>
        <w:t>.</w:t>
      </w:r>
    </w:p>
    <w:p w14:paraId="740A3406" w14:textId="77777777" w:rsidR="00FE2626" w:rsidRPr="00EB0114" w:rsidRDefault="00FE2626" w:rsidP="001728A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firstLine="426"/>
        <w:jc w:val="both"/>
        <w:rPr>
          <w:color w:val="000000"/>
          <w:sz w:val="22"/>
          <w:szCs w:val="22"/>
        </w:rPr>
      </w:pPr>
      <w:r w:rsidRPr="00EB0114">
        <w:rPr>
          <w:color w:val="000000"/>
          <w:sz w:val="22"/>
          <w:szCs w:val="22"/>
        </w:rPr>
        <w:t xml:space="preserve">Свидетельство о внесении в Единый государственный реестр юридических лиц, серия 74 №001017682, зарегистрировано Администрацией </w:t>
      </w:r>
      <w:proofErr w:type="spellStart"/>
      <w:r w:rsidRPr="00EB0114">
        <w:rPr>
          <w:color w:val="000000"/>
          <w:sz w:val="22"/>
          <w:szCs w:val="22"/>
        </w:rPr>
        <w:t>г</w:t>
      </w:r>
      <w:proofErr w:type="gramStart"/>
      <w:r w:rsidRPr="00EB0114">
        <w:rPr>
          <w:color w:val="000000"/>
          <w:sz w:val="22"/>
          <w:szCs w:val="22"/>
        </w:rPr>
        <w:t>.З</w:t>
      </w:r>
      <w:proofErr w:type="gramEnd"/>
      <w:r w:rsidRPr="00EB0114">
        <w:rPr>
          <w:color w:val="000000"/>
          <w:sz w:val="22"/>
          <w:szCs w:val="22"/>
        </w:rPr>
        <w:t>латоуста</w:t>
      </w:r>
      <w:proofErr w:type="spellEnd"/>
      <w:r w:rsidRPr="00EB0114">
        <w:rPr>
          <w:color w:val="000000"/>
          <w:sz w:val="22"/>
          <w:szCs w:val="22"/>
        </w:rPr>
        <w:t xml:space="preserve"> 05.01.1996г. №2746, основной государственный </w:t>
      </w:r>
      <w:r w:rsidRPr="00EB0114">
        <w:rPr>
          <w:color w:val="000000"/>
          <w:sz w:val="22"/>
          <w:szCs w:val="22"/>
          <w:lang w:val="en-US"/>
        </w:rPr>
        <w:t>pe</w:t>
      </w:r>
      <w:r w:rsidRPr="00EB0114">
        <w:rPr>
          <w:color w:val="000000"/>
          <w:sz w:val="22"/>
          <w:szCs w:val="22"/>
        </w:rPr>
        <w:t>г. №1027400579733, действующее в соответствии с Положением о Комитете и Постановлением Главы города №1540 от 28.12.1999г.</w:t>
      </w:r>
    </w:p>
    <w:p w14:paraId="740A3407" w14:textId="77777777" w:rsidR="00FE2626" w:rsidRPr="00EB0114" w:rsidRDefault="00FE2626" w:rsidP="001728AD">
      <w:pPr>
        <w:widowControl/>
        <w:shd w:val="clear" w:color="auto" w:fill="FFFFFF"/>
        <w:ind w:firstLine="426"/>
        <w:jc w:val="both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lastRenderedPageBreak/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Российской Федерации» с указанием следующих реквизитов:</w:t>
      </w:r>
    </w:p>
    <w:p w14:paraId="740A3408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740A3409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740A340A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(КУИ ЗГО)</w:t>
      </w:r>
    </w:p>
    <w:p w14:paraId="740A340B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ИНН 7404009308, КПП 740401001</w:t>
      </w:r>
    </w:p>
    <w:p w14:paraId="740A340C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proofErr w:type="gramStart"/>
      <w:r w:rsidRPr="00EB0114">
        <w:rPr>
          <w:b/>
          <w:bCs/>
          <w:color w:val="000000"/>
          <w:sz w:val="22"/>
          <w:szCs w:val="22"/>
        </w:rPr>
        <w:t>Р</w:t>
      </w:r>
      <w:proofErr w:type="gramEnd"/>
      <w:r w:rsidRPr="00EB0114">
        <w:rPr>
          <w:b/>
          <w:bCs/>
          <w:color w:val="000000"/>
          <w:sz w:val="22"/>
          <w:szCs w:val="22"/>
        </w:rPr>
        <w:t>/счет 40101810400000010801,</w:t>
      </w:r>
    </w:p>
    <w:p w14:paraId="740A340D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Банк получателя – Отделение Челябинск, </w:t>
      </w:r>
      <w:proofErr w:type="spellStart"/>
      <w:r w:rsidRPr="00EB0114">
        <w:rPr>
          <w:b/>
          <w:bCs/>
          <w:color w:val="000000"/>
          <w:sz w:val="22"/>
          <w:szCs w:val="22"/>
        </w:rPr>
        <w:t>г</w:t>
      </w:r>
      <w:proofErr w:type="gramStart"/>
      <w:r w:rsidRPr="00EB0114">
        <w:rPr>
          <w:b/>
          <w:bCs/>
          <w:color w:val="000000"/>
          <w:sz w:val="22"/>
          <w:szCs w:val="22"/>
        </w:rPr>
        <w:t>.Ч</w:t>
      </w:r>
      <w:proofErr w:type="gramEnd"/>
      <w:r w:rsidRPr="00EB0114">
        <w:rPr>
          <w:b/>
          <w:bCs/>
          <w:color w:val="000000"/>
          <w:sz w:val="22"/>
          <w:szCs w:val="22"/>
        </w:rPr>
        <w:t>елябинск</w:t>
      </w:r>
      <w:proofErr w:type="spellEnd"/>
    </w:p>
    <w:p w14:paraId="740A340E" w14:textId="77777777" w:rsidR="00FE2626" w:rsidRPr="00EB0114" w:rsidRDefault="00FE2626" w:rsidP="00FE2626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БИК 047501001</w:t>
      </w:r>
    </w:p>
    <w:p w14:paraId="740A340F" w14:textId="77777777" w:rsidR="00CA598B" w:rsidRPr="00EB0114" w:rsidRDefault="00CA598B" w:rsidP="00FE262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КБК </w:t>
      </w:r>
      <w:r w:rsidR="002168F8" w:rsidRPr="00EB0114">
        <w:rPr>
          <w:b/>
          <w:sz w:val="22"/>
        </w:rPr>
        <w:fldChar w:fldCharType="begin"/>
      </w:r>
      <w:r w:rsidR="002168F8" w:rsidRPr="00EB0114">
        <w:rPr>
          <w:b/>
          <w:sz w:val="22"/>
        </w:rPr>
        <w:instrText>DOCVARIABLE "SP_FUNC:</w:instrText>
      </w:r>
      <w:r w:rsidR="002168F8" w:rsidRPr="00EB0114">
        <w:instrText xml:space="preserve"> </w:instrText>
      </w:r>
      <w:r w:rsidR="002168F8" w:rsidRPr="00EB0114">
        <w:rPr>
          <w:b/>
          <w:sz w:val="22"/>
        </w:rPr>
        <w:instrText xml:space="preserve">GetKBK (CONTEXT)" \* MERGEFORMAT </w:instrText>
      </w:r>
      <w:r w:rsidR="002168F8" w:rsidRPr="00EB0114">
        <w:rPr>
          <w:b/>
          <w:sz w:val="22"/>
        </w:rPr>
        <w:fldChar w:fldCharType="separate"/>
      </w:r>
      <w:r w:rsidR="00B71C93">
        <w:rPr>
          <w:b/>
          <w:sz w:val="22"/>
        </w:rPr>
        <w:t>118 1 11 050 1204 0000 120</w:t>
      </w:r>
      <w:r w:rsidR="002168F8" w:rsidRPr="00EB0114">
        <w:rPr>
          <w:b/>
          <w:sz w:val="22"/>
        </w:rPr>
        <w:fldChar w:fldCharType="end"/>
      </w:r>
    </w:p>
    <w:p w14:paraId="740A3410" w14:textId="77777777" w:rsidR="00CA598B" w:rsidRPr="00EB0114" w:rsidRDefault="00B4017F" w:rsidP="00A96165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ОКТМО 75712000</w:t>
      </w:r>
    </w:p>
    <w:p w14:paraId="740A3411" w14:textId="77777777" w:rsidR="00CA598B" w:rsidRPr="00EB0114" w:rsidRDefault="00CA598B" w:rsidP="00A96165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>Назначение платежа: арендная плата за землю №</w:t>
      </w:r>
      <w:r w:rsidRPr="00EB0114">
        <w:rPr>
          <w:color w:val="000000"/>
          <w:sz w:val="22"/>
          <w:szCs w:val="22"/>
        </w:rPr>
        <w:t>__________</w:t>
      </w:r>
    </w:p>
    <w:p w14:paraId="740A3412" w14:textId="77777777" w:rsidR="00CA598B" w:rsidRPr="00EB0114" w:rsidRDefault="00CA598B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color w:val="000000"/>
          <w:sz w:val="22"/>
          <w:szCs w:val="22"/>
        </w:rPr>
      </w:pPr>
    </w:p>
    <w:p w14:paraId="740A3413" w14:textId="77777777" w:rsidR="0011066C" w:rsidRPr="00E0272C" w:rsidRDefault="0011066C" w:rsidP="00FE32DD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rPr>
          <w:sz w:val="22"/>
          <w:szCs w:val="22"/>
        </w:rPr>
      </w:pPr>
    </w:p>
    <w:p w14:paraId="740A3414" w14:textId="77777777" w:rsidR="00BF7C23" w:rsidRPr="00E0272C" w:rsidRDefault="00B07938" w:rsidP="008A37D9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fldChar w:fldCharType="begin"/>
      </w:r>
      <w:r w:rsidRPr="00E0272C">
        <w:rPr>
          <w:sz w:val="22"/>
          <w:szCs w:val="22"/>
        </w:rPr>
        <w:instrText>DOCVARIABLE "SP_FUNC:</w:instrText>
      </w:r>
      <w:r w:rsidRPr="00E0272C">
        <w:instrText xml:space="preserve"> </w:instrText>
      </w:r>
      <w:r w:rsidRPr="00E0272C">
        <w:rPr>
          <w:sz w:val="22"/>
          <w:szCs w:val="22"/>
        </w:rPr>
        <w:instrText xml:space="preserve">GetPositionSignature (CONTEXT)" \* MERGEFORMAT </w:instrText>
      </w:r>
      <w:r w:rsidRPr="00E0272C">
        <w:rPr>
          <w:sz w:val="22"/>
          <w:szCs w:val="22"/>
        </w:rPr>
        <w:fldChar w:fldCharType="separate"/>
      </w:r>
      <w:r w:rsidR="00BF7C23" w:rsidRPr="00E0272C">
        <w:rPr>
          <w:sz w:val="22"/>
          <w:szCs w:val="22"/>
        </w:rPr>
        <w:t>Заместитель</w:t>
      </w:r>
      <w:r w:rsidR="00B71C93" w:rsidRPr="00E0272C">
        <w:rPr>
          <w:sz w:val="22"/>
          <w:szCs w:val="22"/>
        </w:rPr>
        <w:t xml:space="preserve"> руководителя</w:t>
      </w:r>
      <w:r w:rsidRPr="00E0272C">
        <w:rPr>
          <w:sz w:val="22"/>
          <w:szCs w:val="22"/>
        </w:rPr>
        <w:fldChar w:fldCharType="end"/>
      </w:r>
      <w:r w:rsidR="00BF7C23" w:rsidRPr="00E0272C">
        <w:rPr>
          <w:sz w:val="22"/>
          <w:szCs w:val="22"/>
        </w:rPr>
        <w:t>,</w:t>
      </w:r>
    </w:p>
    <w:p w14:paraId="740A3415" w14:textId="77777777" w:rsidR="008A37D9" w:rsidRPr="00E0272C" w:rsidRDefault="00BF7C23" w:rsidP="008A37D9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>начальник отдела земельных отношений</w:t>
      </w:r>
      <w:r w:rsidR="00AF11DE" w:rsidRPr="00E0272C">
        <w:rPr>
          <w:sz w:val="22"/>
          <w:szCs w:val="22"/>
        </w:rPr>
        <w:t xml:space="preserve"> </w:t>
      </w:r>
      <w:r w:rsidR="008A37D9" w:rsidRPr="00E0272C">
        <w:rPr>
          <w:sz w:val="22"/>
          <w:szCs w:val="22"/>
        </w:rPr>
        <w:t>_____________________</w:t>
      </w:r>
      <w:r w:rsidR="00B07938" w:rsidRPr="00E0272C">
        <w:rPr>
          <w:sz w:val="22"/>
          <w:szCs w:val="22"/>
        </w:rPr>
        <w:fldChar w:fldCharType="begin"/>
      </w:r>
      <w:r w:rsidR="00B07938" w:rsidRPr="00E0272C">
        <w:rPr>
          <w:sz w:val="22"/>
          <w:szCs w:val="22"/>
        </w:rPr>
        <w:instrText>DOCVARIABLE "SP_FUNC:</w:instrText>
      </w:r>
      <w:r w:rsidR="00B07938" w:rsidRPr="00E0272C">
        <w:instrText xml:space="preserve"> </w:instrText>
      </w:r>
      <w:r w:rsidR="00B07938" w:rsidRPr="00E0272C">
        <w:rPr>
          <w:sz w:val="22"/>
          <w:szCs w:val="22"/>
        </w:rPr>
        <w:instrText xml:space="preserve">GetNameSignature (CONTEXT)" \* MERGEFORMAT </w:instrText>
      </w:r>
      <w:r w:rsidR="00B07938" w:rsidRPr="00E0272C">
        <w:rPr>
          <w:sz w:val="22"/>
          <w:szCs w:val="22"/>
        </w:rPr>
        <w:fldChar w:fldCharType="separate"/>
      </w:r>
      <w:r w:rsidR="00B71C93" w:rsidRPr="00E0272C">
        <w:rPr>
          <w:sz w:val="22"/>
          <w:szCs w:val="22"/>
        </w:rPr>
        <w:t>Т.О. Курчатова</w:t>
      </w:r>
      <w:r w:rsidR="00B07938" w:rsidRPr="00E0272C">
        <w:rPr>
          <w:sz w:val="22"/>
          <w:szCs w:val="22"/>
        </w:rPr>
        <w:fldChar w:fldCharType="end"/>
      </w:r>
    </w:p>
    <w:p w14:paraId="740A3416" w14:textId="77777777" w:rsidR="00B07938" w:rsidRPr="00E0272C" w:rsidRDefault="00B07938" w:rsidP="00B07938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fldChar w:fldCharType="begin"/>
      </w:r>
      <w:r w:rsidRPr="00E0272C">
        <w:rPr>
          <w:sz w:val="22"/>
          <w:szCs w:val="22"/>
        </w:rPr>
        <w:instrText>DOCVARIABLE "SP_FUNC:</w:instrText>
      </w:r>
      <w:r w:rsidRPr="00E0272C">
        <w:instrText xml:space="preserve"> </w:instrText>
      </w:r>
      <w:r w:rsidRPr="00E0272C">
        <w:rPr>
          <w:sz w:val="22"/>
          <w:szCs w:val="22"/>
        </w:rPr>
        <w:instrText xml:space="preserve">GetVicariousSignature (CONTEXT)" \* MERGEFORMAT </w:instrText>
      </w:r>
      <w:r w:rsidRPr="00E0272C">
        <w:rPr>
          <w:sz w:val="22"/>
          <w:szCs w:val="22"/>
        </w:rPr>
        <w:fldChar w:fldCharType="separate"/>
      </w:r>
      <w:r w:rsidR="00B71C93" w:rsidRPr="00E0272C">
        <w:rPr>
          <w:sz w:val="22"/>
          <w:szCs w:val="22"/>
        </w:rPr>
        <w:t xml:space="preserve"> </w:t>
      </w:r>
      <w:r w:rsidRPr="00E0272C">
        <w:rPr>
          <w:sz w:val="22"/>
          <w:szCs w:val="22"/>
        </w:rPr>
        <w:fldChar w:fldCharType="end"/>
      </w:r>
    </w:p>
    <w:p w14:paraId="740A3417" w14:textId="77777777" w:rsidR="00F20B53" w:rsidRPr="00E0272C" w:rsidRDefault="00F20B53" w:rsidP="00F20B53">
      <w:pPr>
        <w:jc w:val="both"/>
        <w:rPr>
          <w:sz w:val="22"/>
          <w:szCs w:val="22"/>
        </w:rPr>
      </w:pPr>
      <w:r w:rsidRPr="00E0272C">
        <w:rPr>
          <w:sz w:val="22"/>
          <w:szCs w:val="22"/>
        </w:rPr>
        <w:t xml:space="preserve">                 </w:t>
      </w:r>
      <w:proofErr w:type="spellStart"/>
      <w:r w:rsidRPr="00E0272C">
        <w:rPr>
          <w:sz w:val="22"/>
          <w:szCs w:val="22"/>
        </w:rPr>
        <w:t>м.п</w:t>
      </w:r>
      <w:proofErr w:type="spellEnd"/>
      <w:r w:rsidRPr="00E0272C">
        <w:rPr>
          <w:sz w:val="22"/>
          <w:szCs w:val="22"/>
        </w:rPr>
        <w:t>.</w:t>
      </w:r>
    </w:p>
    <w:p w14:paraId="740A3418" w14:textId="77777777" w:rsidR="004541BA" w:rsidRPr="00EB0114" w:rsidRDefault="004541BA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9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A" w14:textId="77777777" w:rsidR="00BF7C23" w:rsidRDefault="00BF7C2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740A341B" w14:textId="682E4848" w:rsidR="00B71C93" w:rsidRDefault="000C72F0" w:rsidP="000C72F0">
      <w:pPr>
        <w:widowControl/>
        <w:shd w:val="clear" w:color="auto" w:fill="FFFFFF"/>
        <w:rPr>
          <w:sz w:val="22"/>
          <w:szCs w:val="22"/>
        </w:rPr>
      </w:pPr>
      <w:r w:rsidRPr="00EB0114">
        <w:rPr>
          <w:b/>
          <w:bCs/>
          <w:color w:val="000000"/>
          <w:sz w:val="22"/>
          <w:szCs w:val="22"/>
        </w:rPr>
        <w:t xml:space="preserve">Арендатор: </w:t>
      </w:r>
      <w:r w:rsidR="00B15499">
        <w:rPr>
          <w:b/>
          <w:bCs/>
          <w:color w:val="000000"/>
          <w:sz w:val="22"/>
          <w:szCs w:val="22"/>
        </w:rPr>
        <w:t>______________________________</w:t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>DOCVARIABLE "SP_FUNC: Get</w:instrText>
      </w:r>
      <w:r w:rsidRPr="00EB0114">
        <w:rPr>
          <w:sz w:val="22"/>
          <w:szCs w:val="22"/>
          <w:lang w:val="en-US"/>
        </w:rPr>
        <w:instrText>OrgAdress</w:instrText>
      </w:r>
      <w:r w:rsidRPr="00EB0114">
        <w:rPr>
          <w:sz w:val="22"/>
          <w:szCs w:val="22"/>
        </w:rPr>
        <w:instrText xml:space="preserve">(CONTEXT)" \* MERGEFORMAT </w:instrText>
      </w:r>
      <w:r w:rsidRPr="00EB0114">
        <w:rPr>
          <w:sz w:val="22"/>
          <w:szCs w:val="22"/>
        </w:rPr>
        <w:fldChar w:fldCharType="separate"/>
      </w:r>
    </w:p>
    <w:p w14:paraId="740A341C" w14:textId="77777777" w:rsidR="00B71C93" w:rsidRDefault="00B71C93" w:rsidP="000C72F0">
      <w:pPr>
        <w:widowControl/>
        <w:shd w:val="clear" w:color="auto" w:fill="FFFFFF"/>
        <w:rPr>
          <w:sz w:val="22"/>
          <w:szCs w:val="22"/>
        </w:rPr>
      </w:pPr>
    </w:p>
    <w:p w14:paraId="740A341D" w14:textId="28E9343A" w:rsidR="000C72F0" w:rsidRPr="00EB0114" w:rsidRDefault="00B71C93" w:rsidP="000C72F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  </w:t>
      </w:r>
      <w:r w:rsidR="00B15499">
        <w:rPr>
          <w:sz w:val="22"/>
          <w:szCs w:val="22"/>
        </w:rPr>
        <w:t>__________________________________________________</w:t>
      </w:r>
      <w:r>
        <w:rPr>
          <w:sz w:val="22"/>
          <w:szCs w:val="22"/>
        </w:rPr>
        <w:t xml:space="preserve">  </w:t>
      </w:r>
      <w:r w:rsidR="000C72F0" w:rsidRPr="00EB0114">
        <w:rPr>
          <w:sz w:val="22"/>
          <w:szCs w:val="22"/>
        </w:rPr>
        <w:fldChar w:fldCharType="end"/>
      </w:r>
    </w:p>
    <w:p w14:paraId="740A341E" w14:textId="77777777" w:rsidR="000C72F0" w:rsidRPr="00EB0114" w:rsidRDefault="000C72F0" w:rsidP="000C72F0">
      <w:pPr>
        <w:widowControl/>
        <w:shd w:val="clear" w:color="auto" w:fill="FFFFFF"/>
        <w:rPr>
          <w:sz w:val="22"/>
          <w:szCs w:val="22"/>
        </w:rPr>
      </w:pPr>
    </w:p>
    <w:p w14:paraId="740A341F" w14:textId="0C4E6533" w:rsidR="00080686" w:rsidRPr="00EB0114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color w:val="000000"/>
          <w:sz w:val="22"/>
          <w:szCs w:val="22"/>
        </w:rPr>
        <w:t>Фактический адрес:__________________________________________________________________</w:t>
      </w:r>
    </w:p>
    <w:p w14:paraId="740A3420" w14:textId="77777777" w:rsidR="00080686" w:rsidRPr="00EB0114" w:rsidRDefault="00080686" w:rsidP="00080686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740A3421" w14:textId="77777777" w:rsid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GetParamogpN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>Телефон:_______________________________________________________________</w:t>
      </w:r>
    </w:p>
    <w:p w14:paraId="740A3422" w14:textId="77777777" w:rsidR="00B71C93" w:rsidRDefault="00B71C93" w:rsidP="00080686">
      <w:pPr>
        <w:widowControl/>
        <w:shd w:val="clear" w:color="auto" w:fill="FFFFFF"/>
        <w:rPr>
          <w:sz w:val="22"/>
          <w:szCs w:val="22"/>
        </w:rPr>
      </w:pPr>
    </w:p>
    <w:p w14:paraId="740A3423" w14:textId="77777777" w:rsidR="00080686" w:rsidRPr="00B71C93" w:rsidRDefault="00080686" w:rsidP="00080686">
      <w:pPr>
        <w:widowControl/>
        <w:shd w:val="clear" w:color="auto" w:fill="FFFFFF"/>
        <w:rPr>
          <w:sz w:val="22"/>
          <w:szCs w:val="22"/>
        </w:rPr>
      </w:pPr>
      <w:r w:rsidRPr="00EB0114">
        <w:rPr>
          <w:sz w:val="22"/>
          <w:szCs w:val="22"/>
        </w:rPr>
        <w:fldChar w:fldCharType="end"/>
      </w:r>
    </w:p>
    <w:p w14:paraId="740A3424" w14:textId="6E4A0B57" w:rsidR="00B71C93" w:rsidRDefault="00080686" w:rsidP="00970C7B">
      <w:pPr>
        <w:rPr>
          <w:b/>
          <w:sz w:val="22"/>
          <w:szCs w:val="22"/>
          <w:u w:val="single"/>
        </w:rPr>
      </w:pPr>
      <w:r w:rsidRPr="00EB0114">
        <w:rPr>
          <w:b/>
          <w:sz w:val="22"/>
          <w:szCs w:val="22"/>
          <w:u w:val="single"/>
        </w:rPr>
        <w:fldChar w:fldCharType="begin"/>
      </w:r>
      <w:r w:rsidRPr="00EB0114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EB0114">
        <w:rPr>
          <w:b/>
          <w:sz w:val="22"/>
          <w:szCs w:val="22"/>
          <w:u w:val="single"/>
        </w:rPr>
        <w:fldChar w:fldCharType="separate"/>
      </w:r>
      <w:r w:rsidR="00B15499">
        <w:rPr>
          <w:b/>
          <w:sz w:val="22"/>
          <w:szCs w:val="22"/>
          <w:u w:val="single"/>
        </w:rPr>
        <w:t xml:space="preserve">____                                                                                  </w:t>
      </w:r>
      <w:r w:rsidR="00B71C93">
        <w:rPr>
          <w:b/>
          <w:sz w:val="22"/>
          <w:szCs w:val="22"/>
          <w:u w:val="single"/>
        </w:rPr>
        <w:t>________________________________________</w:t>
      </w:r>
    </w:p>
    <w:p w14:paraId="740A3425" w14:textId="77777777" w:rsidR="00125864" w:rsidRDefault="00080686" w:rsidP="00970C7B">
      <w:pPr>
        <w:rPr>
          <w:sz w:val="22"/>
          <w:szCs w:val="22"/>
        </w:rPr>
      </w:pPr>
      <w:r w:rsidRPr="00EB0114">
        <w:rPr>
          <w:b/>
          <w:sz w:val="22"/>
          <w:szCs w:val="22"/>
          <w:u w:val="single"/>
        </w:rPr>
        <w:fldChar w:fldCharType="end"/>
      </w:r>
      <w:r w:rsidRPr="00EB0114">
        <w:rPr>
          <w:sz w:val="22"/>
          <w:szCs w:val="22"/>
        </w:rPr>
        <w:fldChar w:fldCharType="begin"/>
      </w:r>
      <w:r w:rsidRPr="00EB0114">
        <w:rPr>
          <w:sz w:val="22"/>
          <w:szCs w:val="22"/>
        </w:rPr>
        <w:instrText xml:space="preserve">DOCVARIABLE "SP_FUNC: GetPodpisD (CONTEXT)" \* MERGEFORMAT </w:instrText>
      </w:r>
      <w:r w:rsidRPr="00EB0114">
        <w:rPr>
          <w:sz w:val="22"/>
          <w:szCs w:val="22"/>
        </w:rPr>
        <w:fldChar w:fldCharType="separate"/>
      </w:r>
      <w:r w:rsidR="00B71C93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EB0114">
        <w:rPr>
          <w:sz w:val="22"/>
          <w:szCs w:val="22"/>
        </w:rPr>
        <w:fldChar w:fldCharType="end"/>
      </w:r>
    </w:p>
    <w:p w14:paraId="740A3426" w14:textId="77777777" w:rsidR="00F20B53" w:rsidRPr="00EB0114" w:rsidRDefault="00F20B53" w:rsidP="00970C7B">
      <w:pPr>
        <w:rPr>
          <w:sz w:val="22"/>
          <w:szCs w:val="22"/>
        </w:rPr>
      </w:pPr>
      <w:r w:rsidRPr="00B10627">
        <w:rPr>
          <w:b/>
          <w:sz w:val="22"/>
          <w:szCs w:val="22"/>
        </w:rPr>
        <w:fldChar w:fldCharType="begin"/>
      </w:r>
      <w:r w:rsidRPr="00B10627">
        <w:rPr>
          <w:b/>
          <w:sz w:val="22"/>
          <w:szCs w:val="22"/>
        </w:rPr>
        <w:instrText>DOCVARIABLE "SP_FUNC:</w:instrText>
      </w:r>
      <w:r w:rsidRPr="00B10627">
        <w:instrText xml:space="preserve"> </w:instrText>
      </w:r>
      <w:r w:rsidRPr="00A71E6E">
        <w:rPr>
          <w:b/>
          <w:sz w:val="22"/>
          <w:szCs w:val="22"/>
        </w:rPr>
        <w:instrText>GetReleaseSign</w:instrText>
      </w:r>
      <w:r w:rsidRPr="00B10627">
        <w:rPr>
          <w:b/>
          <w:sz w:val="22"/>
          <w:szCs w:val="22"/>
        </w:rPr>
        <w:instrText xml:space="preserve"> (CONTEXT)" \* MERGEFORMAT</w:instrText>
      </w:r>
      <w:r w:rsidRPr="00B10627">
        <w:rPr>
          <w:b/>
          <w:sz w:val="22"/>
          <w:szCs w:val="22"/>
        </w:rPr>
        <w:fldChar w:fldCharType="separate"/>
      </w:r>
      <w:r w:rsidR="00B71C93">
        <w:rPr>
          <w:b/>
          <w:sz w:val="22"/>
          <w:szCs w:val="22"/>
        </w:rPr>
        <w:t xml:space="preserve"> </w:t>
      </w:r>
      <w:r w:rsidRPr="00B10627">
        <w:rPr>
          <w:b/>
          <w:sz w:val="22"/>
          <w:szCs w:val="22"/>
        </w:rPr>
        <w:fldChar w:fldCharType="end"/>
      </w:r>
    </w:p>
    <w:sectPr w:rsidR="00F20B53" w:rsidRPr="00EB0114" w:rsidSect="00EF399C">
      <w:type w:val="continuous"/>
      <w:pgSz w:w="11909" w:h="16834"/>
      <w:pgMar w:top="567" w:right="852" w:bottom="709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D575E" w14:textId="77777777" w:rsidR="001F712E" w:rsidRDefault="001F712E">
      <w:r>
        <w:separator/>
      </w:r>
    </w:p>
  </w:endnote>
  <w:endnote w:type="continuationSeparator" w:id="0">
    <w:p w14:paraId="7A48FBD3" w14:textId="77777777" w:rsidR="001F712E" w:rsidRDefault="001F7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AB19B0" w14:textId="77777777" w:rsidR="001F712E" w:rsidRDefault="001F712E">
      <w:r>
        <w:separator/>
      </w:r>
    </w:p>
  </w:footnote>
  <w:footnote w:type="continuationSeparator" w:id="0">
    <w:p w14:paraId="3F8F9247" w14:textId="77777777" w:rsidR="001F712E" w:rsidRDefault="001F7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B3D2349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45C2F0F"/>
    <w:multiLevelType w:val="multilevel"/>
    <w:tmpl w:val="41AE0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5A060C8"/>
    <w:multiLevelType w:val="multilevel"/>
    <w:tmpl w:val="C312FB88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A791630"/>
    <w:multiLevelType w:val="multilevel"/>
    <w:tmpl w:val="EBC465C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49824A65"/>
    <w:multiLevelType w:val="multilevel"/>
    <w:tmpl w:val="E214B20A"/>
    <w:lvl w:ilvl="0">
      <w:start w:val="1"/>
      <w:numFmt w:val="decimal"/>
      <w:lvlText w:val="%1."/>
      <w:lvlJc w:val="center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2.1."/>
      <w:lvlJc w:val="left"/>
      <w:pPr>
        <w:ind w:left="0" w:firstLine="360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35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DA56A34"/>
    <w:multiLevelType w:val="multilevel"/>
    <w:tmpl w:val="5E72B4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57994A40"/>
    <w:multiLevelType w:val="multilevel"/>
    <w:tmpl w:val="BFA25B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8E92B71"/>
    <w:multiLevelType w:val="multilevel"/>
    <w:tmpl w:val="BE52EC2C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284" w:firstLine="76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Restart w:val="0"/>
      <w:suff w:val="space"/>
      <w:lvlText w:val="%1.%2.%3."/>
      <w:lvlJc w:val="left"/>
      <w:pPr>
        <w:ind w:left="284" w:firstLine="73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F820CDE"/>
    <w:multiLevelType w:val="multilevel"/>
    <w:tmpl w:val="303E082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6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6"/>
  </w:num>
  <w:num w:numId="8">
    <w:abstractNumId w:val="5"/>
  </w:num>
  <w:num w:numId="9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0"/>
  </w:num>
  <w:num w:numId="13">
    <w:abstractNumId w:val="1"/>
  </w:num>
  <w:num w:numId="14">
    <w:abstractNumId w:val="15"/>
  </w:num>
  <w:num w:numId="15">
    <w:abstractNumId w:val="12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</w:num>
  <w:num w:numId="20">
    <w:abstractNumId w:val="12"/>
  </w:num>
  <w:num w:numId="21">
    <w:abstractNumId w:val="7"/>
  </w:num>
  <w:num w:numId="22">
    <w:abstractNumId w:val="12"/>
    <w:lvlOverride w:ilvl="0">
      <w:startOverride w:val="7"/>
    </w:lvlOverride>
  </w:num>
  <w:num w:numId="23">
    <w:abstractNumId w:val="2"/>
  </w:num>
  <w:num w:numId="24">
    <w:abstractNumId w:val="12"/>
    <w:lvlOverride w:ilvl="0">
      <w:startOverride w:val="7"/>
    </w:lvlOverride>
    <w:lvlOverride w:ilvl="1">
      <w:startOverride w:val="3"/>
    </w:lvlOverride>
  </w:num>
  <w:num w:numId="25">
    <w:abstractNumId w:val="17"/>
  </w:num>
  <w:num w:numId="26">
    <w:abstractNumId w:val="12"/>
    <w:lvlOverride w:ilvl="0">
      <w:startOverride w:val="7"/>
    </w:lvlOverride>
    <w:lvlOverride w:ilvl="1">
      <w:startOverride w:val="3"/>
    </w:lvlOverride>
  </w:num>
  <w:num w:numId="27">
    <w:abstractNumId w:val="12"/>
    <w:lvlOverride w:ilvl="0">
      <w:startOverride w:val="7"/>
    </w:lvlOverride>
    <w:lvlOverride w:ilvl="1">
      <w:startOverride w:val="3"/>
    </w:lvlOverride>
  </w:num>
  <w:num w:numId="28">
    <w:abstractNumId w:val="3"/>
  </w:num>
  <w:num w:numId="29">
    <w:abstractNumId w:val="12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3"/>
  </w:num>
  <w:num w:numId="33">
    <w:abstractNumId w:val="19"/>
  </w:num>
  <w:num w:numId="34">
    <w:abstractNumId w:val="13"/>
    <w:lvlOverride w:ilvl="0">
      <w:startOverride w:val="4"/>
    </w:lvlOverride>
    <w:lvlOverride w:ilvl="1">
      <w:startOverride w:val="1"/>
    </w:lvlOverride>
  </w:num>
  <w:num w:numId="35">
    <w:abstractNumId w:val="13"/>
    <w:lvlOverride w:ilvl="0">
      <w:startOverride w:val="4"/>
    </w:lvlOverride>
    <w:lvlOverride w:ilvl="1">
      <w:startOverride w:val="1"/>
    </w:lvlOverride>
  </w:num>
  <w:num w:numId="36">
    <w:abstractNumId w:val="13"/>
    <w:lvlOverride w:ilvl="0">
      <w:startOverride w:val="4"/>
    </w:lvlOverride>
    <w:lvlOverride w:ilvl="1">
      <w:startOverride w:val="1"/>
    </w:lvlOverride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Козлов Евгений Александрович"/>
    <w:docVar w:name="SP_FUNC: GetDatePodpisiDog(CONTEXT)" w:val="12.10.2020"/>
    <w:docVar w:name="SP_FUNC: GetDogovor(CONTEXT)" w:val="197-2020/О-А"/>
    <w:docVar w:name="SP_FUNC: GetEndDateMovesetDoc (CONTEXT)" w:val="10 лет"/>
    <w:docVar w:name="SP_FUNC: GetFixingSign (CONTEXT)" w:val=" "/>
    <w:docVar w:name="SP_FUNC: GetInfo_Ar (CONTEXT)" w:val="Козлов Евгений Александрович, 29.09.1984 года рождения, место рождения г. Бугульма респ. Татарстан, пол мужской, гражданин России, зарегистрированный по месту жительства по адресу: Челябинская область, г. Златоуст, ул.Спортивная, д.110, паспорт: 75 04 375670 выдан: ОМ №1 УВД г.Златоуста Челябинской области 22.10.2004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02.11.2020г. №бн и Распоряжения ОМС  «Комитета по управлению имуществом Златоустовского городского округа» 19.09.2020г. №684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Златоуст, ул.Спортивная, д.110    "/>
    <w:docVar w:name="SP_FUNC: GetParamogpN (CONTEXT)" w:val="Телефон:________________________________________________________________x000d__x000d_"/>
    <w:docVar w:name="SP_FUNC: GetPodpis (CONTEXT)" w:val="_____Козлов Евгений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02619:277   площадью 400 кв. м., расположенный по адресному ориентиру: Челябинская область, г. Златоуст, ул. 5-я Нижне-Вокзальная, , западнее земельного участка с кадастровым номером 74:25:0302619:40. Разрешенный вид использования (целевое назначение) земельного участка: для размещения временного сооружения - автостоянки на 16 машиномест."/>
  </w:docVars>
  <w:rsids>
    <w:rsidRoot w:val="00B71C93"/>
    <w:rsid w:val="00015BCD"/>
    <w:rsid w:val="00015F21"/>
    <w:rsid w:val="00027606"/>
    <w:rsid w:val="000322BA"/>
    <w:rsid w:val="0007478D"/>
    <w:rsid w:val="00080686"/>
    <w:rsid w:val="0009255C"/>
    <w:rsid w:val="000968EB"/>
    <w:rsid w:val="000A3096"/>
    <w:rsid w:val="000C72F0"/>
    <w:rsid w:val="000E4247"/>
    <w:rsid w:val="0011066C"/>
    <w:rsid w:val="001244A2"/>
    <w:rsid w:val="00125864"/>
    <w:rsid w:val="00126ABC"/>
    <w:rsid w:val="001427DD"/>
    <w:rsid w:val="001533A6"/>
    <w:rsid w:val="001728AD"/>
    <w:rsid w:val="0017706E"/>
    <w:rsid w:val="001A0F12"/>
    <w:rsid w:val="001C442D"/>
    <w:rsid w:val="001D5047"/>
    <w:rsid w:val="001F2969"/>
    <w:rsid w:val="001F712E"/>
    <w:rsid w:val="00204236"/>
    <w:rsid w:val="00204BD7"/>
    <w:rsid w:val="002168F8"/>
    <w:rsid w:val="002176F9"/>
    <w:rsid w:val="00220070"/>
    <w:rsid w:val="00230962"/>
    <w:rsid w:val="00232575"/>
    <w:rsid w:val="002411B4"/>
    <w:rsid w:val="002454C0"/>
    <w:rsid w:val="00247EF6"/>
    <w:rsid w:val="0027357A"/>
    <w:rsid w:val="00284903"/>
    <w:rsid w:val="00290BCA"/>
    <w:rsid w:val="002927B8"/>
    <w:rsid w:val="00292A94"/>
    <w:rsid w:val="002B32ED"/>
    <w:rsid w:val="002C4CFD"/>
    <w:rsid w:val="002C5413"/>
    <w:rsid w:val="002E20B4"/>
    <w:rsid w:val="002E5676"/>
    <w:rsid w:val="002F039C"/>
    <w:rsid w:val="002F7FFC"/>
    <w:rsid w:val="00324EB6"/>
    <w:rsid w:val="00332F48"/>
    <w:rsid w:val="0034720D"/>
    <w:rsid w:val="003541F5"/>
    <w:rsid w:val="003A0EC1"/>
    <w:rsid w:val="003E1D93"/>
    <w:rsid w:val="004027B4"/>
    <w:rsid w:val="00402B8A"/>
    <w:rsid w:val="00402F64"/>
    <w:rsid w:val="00427470"/>
    <w:rsid w:val="0043536D"/>
    <w:rsid w:val="004541BA"/>
    <w:rsid w:val="004602F7"/>
    <w:rsid w:val="00464237"/>
    <w:rsid w:val="00473DF7"/>
    <w:rsid w:val="00483F2E"/>
    <w:rsid w:val="00492754"/>
    <w:rsid w:val="004C10F5"/>
    <w:rsid w:val="004D604F"/>
    <w:rsid w:val="004D6CDB"/>
    <w:rsid w:val="00503566"/>
    <w:rsid w:val="00523521"/>
    <w:rsid w:val="00531105"/>
    <w:rsid w:val="0055065D"/>
    <w:rsid w:val="00556451"/>
    <w:rsid w:val="005569E3"/>
    <w:rsid w:val="005A5C85"/>
    <w:rsid w:val="005C3344"/>
    <w:rsid w:val="005D0DE3"/>
    <w:rsid w:val="005D4E2C"/>
    <w:rsid w:val="005D785C"/>
    <w:rsid w:val="005F4F84"/>
    <w:rsid w:val="00607265"/>
    <w:rsid w:val="006128BB"/>
    <w:rsid w:val="006162DD"/>
    <w:rsid w:val="00642722"/>
    <w:rsid w:val="00657D99"/>
    <w:rsid w:val="00673A65"/>
    <w:rsid w:val="00682BDA"/>
    <w:rsid w:val="006847F9"/>
    <w:rsid w:val="00696CB7"/>
    <w:rsid w:val="006973D2"/>
    <w:rsid w:val="006A543B"/>
    <w:rsid w:val="0070452B"/>
    <w:rsid w:val="007045CB"/>
    <w:rsid w:val="00731221"/>
    <w:rsid w:val="0074483B"/>
    <w:rsid w:val="00762D98"/>
    <w:rsid w:val="007703E7"/>
    <w:rsid w:val="0077048B"/>
    <w:rsid w:val="00773C8B"/>
    <w:rsid w:val="00786BF5"/>
    <w:rsid w:val="007870B6"/>
    <w:rsid w:val="007A0987"/>
    <w:rsid w:val="007B7B60"/>
    <w:rsid w:val="00800EB7"/>
    <w:rsid w:val="008020F5"/>
    <w:rsid w:val="00811375"/>
    <w:rsid w:val="00832E86"/>
    <w:rsid w:val="00853AF3"/>
    <w:rsid w:val="00856960"/>
    <w:rsid w:val="00871ECF"/>
    <w:rsid w:val="0088005D"/>
    <w:rsid w:val="008A37D9"/>
    <w:rsid w:val="008B0C95"/>
    <w:rsid w:val="008E5CFB"/>
    <w:rsid w:val="00921EF5"/>
    <w:rsid w:val="00923181"/>
    <w:rsid w:val="009465B3"/>
    <w:rsid w:val="00951115"/>
    <w:rsid w:val="009523A9"/>
    <w:rsid w:val="00956C6B"/>
    <w:rsid w:val="00970C7B"/>
    <w:rsid w:val="00986840"/>
    <w:rsid w:val="009B03D8"/>
    <w:rsid w:val="009D3E7B"/>
    <w:rsid w:val="009E1A8A"/>
    <w:rsid w:val="00A14CD1"/>
    <w:rsid w:val="00A1786B"/>
    <w:rsid w:val="00A31841"/>
    <w:rsid w:val="00A3403C"/>
    <w:rsid w:val="00A47EB8"/>
    <w:rsid w:val="00A66C5E"/>
    <w:rsid w:val="00A7729D"/>
    <w:rsid w:val="00A8520C"/>
    <w:rsid w:val="00A93C3C"/>
    <w:rsid w:val="00A96165"/>
    <w:rsid w:val="00AC0A3F"/>
    <w:rsid w:val="00AC2CE2"/>
    <w:rsid w:val="00AC77EB"/>
    <w:rsid w:val="00AE20DA"/>
    <w:rsid w:val="00AE341A"/>
    <w:rsid w:val="00AE3CFC"/>
    <w:rsid w:val="00AE3D68"/>
    <w:rsid w:val="00AF11DE"/>
    <w:rsid w:val="00AF4DC5"/>
    <w:rsid w:val="00B07938"/>
    <w:rsid w:val="00B12917"/>
    <w:rsid w:val="00B15499"/>
    <w:rsid w:val="00B25C71"/>
    <w:rsid w:val="00B4017F"/>
    <w:rsid w:val="00B52CB0"/>
    <w:rsid w:val="00B56F72"/>
    <w:rsid w:val="00B71C93"/>
    <w:rsid w:val="00B85129"/>
    <w:rsid w:val="00BA6FF0"/>
    <w:rsid w:val="00BC0E45"/>
    <w:rsid w:val="00BC3B61"/>
    <w:rsid w:val="00BF7C23"/>
    <w:rsid w:val="00C020AE"/>
    <w:rsid w:val="00C02190"/>
    <w:rsid w:val="00C07647"/>
    <w:rsid w:val="00C078C3"/>
    <w:rsid w:val="00C10069"/>
    <w:rsid w:val="00C1792A"/>
    <w:rsid w:val="00C51D8A"/>
    <w:rsid w:val="00C55171"/>
    <w:rsid w:val="00C728C3"/>
    <w:rsid w:val="00C867B8"/>
    <w:rsid w:val="00C958AD"/>
    <w:rsid w:val="00CA428A"/>
    <w:rsid w:val="00CA598B"/>
    <w:rsid w:val="00D00E0E"/>
    <w:rsid w:val="00D03AD3"/>
    <w:rsid w:val="00D1053B"/>
    <w:rsid w:val="00D14F24"/>
    <w:rsid w:val="00D3768F"/>
    <w:rsid w:val="00D4336C"/>
    <w:rsid w:val="00DC7A5F"/>
    <w:rsid w:val="00DE1D03"/>
    <w:rsid w:val="00E0272C"/>
    <w:rsid w:val="00E03AC6"/>
    <w:rsid w:val="00E23DDF"/>
    <w:rsid w:val="00E46DD5"/>
    <w:rsid w:val="00E6493D"/>
    <w:rsid w:val="00EA47CB"/>
    <w:rsid w:val="00EB0114"/>
    <w:rsid w:val="00EC0606"/>
    <w:rsid w:val="00EE0FAB"/>
    <w:rsid w:val="00EF399C"/>
    <w:rsid w:val="00F00994"/>
    <w:rsid w:val="00F20B53"/>
    <w:rsid w:val="00F23A0C"/>
    <w:rsid w:val="00F33186"/>
    <w:rsid w:val="00F33CFF"/>
    <w:rsid w:val="00F66D21"/>
    <w:rsid w:val="00F671D9"/>
    <w:rsid w:val="00F72491"/>
    <w:rsid w:val="00F84403"/>
    <w:rsid w:val="00F94645"/>
    <w:rsid w:val="00F972B8"/>
    <w:rsid w:val="00FA5FF0"/>
    <w:rsid w:val="00FB4524"/>
    <w:rsid w:val="00FC6B53"/>
    <w:rsid w:val="00FE2626"/>
    <w:rsid w:val="00FE32DD"/>
    <w:rsid w:val="00FE3F3F"/>
    <w:rsid w:val="00FF1023"/>
    <w:rsid w:val="00F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0A33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FE32DD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FE32DD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E32DD"/>
  </w:style>
  <w:style w:type="paragraph" w:customStyle="1" w:styleId="-">
    <w:name w:val="Новый - дог"/>
    <w:basedOn w:val="a0"/>
    <w:rsid w:val="00DC7A5F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styleId="a7">
    <w:name w:val="Balloon Text"/>
    <w:basedOn w:val="a0"/>
    <w:link w:val="a8"/>
    <w:rsid w:val="00B56F7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B56F72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FE26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a"/>
    <w:rsid w:val="00FE262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E26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a">
    <w:name w:val="Plain Text"/>
    <w:basedOn w:val="a0"/>
    <w:link w:val="ab"/>
    <w:rsid w:val="00FE2626"/>
    <w:rPr>
      <w:rFonts w:ascii="Courier New" w:hAnsi="Courier New" w:cs="Courier New"/>
    </w:rPr>
  </w:style>
  <w:style w:type="character" w:customStyle="1" w:styleId="ab">
    <w:name w:val="Текст Знак"/>
    <w:link w:val="aa"/>
    <w:rsid w:val="00FE2626"/>
    <w:rPr>
      <w:rFonts w:ascii="Courier New" w:hAnsi="Courier New" w:cs="Courier New"/>
    </w:rPr>
  </w:style>
  <w:style w:type="paragraph" w:customStyle="1" w:styleId="10">
    <w:name w:val="список договора 1 уровень"/>
    <w:basedOn w:val="a"/>
    <w:link w:val="11"/>
    <w:autoRedefine/>
    <w:qFormat/>
    <w:rsid w:val="00015F21"/>
    <w:pPr>
      <w:widowControl/>
      <w:numPr>
        <w:numId w:val="0"/>
      </w:numPr>
      <w:shd w:val="clear" w:color="auto" w:fill="FFFFFF"/>
      <w:spacing w:before="360" w:after="360"/>
      <w:contextualSpacing w:val="0"/>
      <w:jc w:val="center"/>
    </w:pPr>
    <w:rPr>
      <w:b/>
      <w:caps/>
      <w:color w:val="000000"/>
      <w:sz w:val="22"/>
      <w:szCs w:val="22"/>
    </w:rPr>
  </w:style>
  <w:style w:type="character" w:customStyle="1" w:styleId="11">
    <w:name w:val="список договора 1 уровень Знак"/>
    <w:link w:val="10"/>
    <w:rsid w:val="00015F21"/>
    <w:rPr>
      <w:b/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AE3CFC"/>
    <w:pPr>
      <w:numPr>
        <w:numId w:val="12"/>
      </w:numPr>
      <w:contextualSpacing/>
    </w:pPr>
  </w:style>
  <w:style w:type="paragraph" w:customStyle="1" w:styleId="2">
    <w:name w:val="список договора 2 уровень"/>
    <w:basedOn w:val="10"/>
    <w:link w:val="20"/>
    <w:autoRedefine/>
    <w:qFormat/>
    <w:rsid w:val="005D785C"/>
    <w:pPr>
      <w:spacing w:before="0" w:after="0"/>
      <w:ind w:firstLine="284"/>
      <w:jc w:val="both"/>
    </w:pPr>
    <w:rPr>
      <w:b w:val="0"/>
      <w:caps w:val="0"/>
    </w:rPr>
  </w:style>
  <w:style w:type="character" w:customStyle="1" w:styleId="20">
    <w:name w:val="список договора 2 уровень Знак"/>
    <w:link w:val="2"/>
    <w:rsid w:val="005D785C"/>
    <w:rPr>
      <w:color w:val="000000"/>
      <w:sz w:val="22"/>
      <w:szCs w:val="22"/>
      <w:shd w:val="clear" w:color="auto" w:fill="FFFFFF"/>
    </w:rPr>
  </w:style>
  <w:style w:type="paragraph" w:customStyle="1" w:styleId="3">
    <w:name w:val="список договора 3 уровень"/>
    <w:basedOn w:val="a0"/>
    <w:qFormat/>
    <w:rsid w:val="00204236"/>
    <w:pPr>
      <w:numPr>
        <w:ilvl w:val="2"/>
        <w:numId w:val="30"/>
      </w:numPr>
      <w:jc w:val="both"/>
    </w:pPr>
    <w:rPr>
      <w:sz w:val="22"/>
    </w:rPr>
  </w:style>
  <w:style w:type="paragraph" w:styleId="ac">
    <w:name w:val="List Paragraph"/>
    <w:basedOn w:val="a0"/>
    <w:uiPriority w:val="34"/>
    <w:qFormat/>
    <w:rsid w:val="002176F9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C5D0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smC5D0.tmp</Template>
  <TotalTime>27</TotalTime>
  <Pages>5</Pages>
  <Words>2365</Words>
  <Characters>13484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17</cp:revision>
  <cp:lastPrinted>2013-10-05T09:38:00Z</cp:lastPrinted>
  <dcterms:created xsi:type="dcterms:W3CDTF">2020-12-02T09:58:00Z</dcterms:created>
  <dcterms:modified xsi:type="dcterms:W3CDTF">2021-02-12T12:03:00Z</dcterms:modified>
</cp:coreProperties>
</file>